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5F423" w14:textId="77777777" w:rsidR="004D36D7" w:rsidRPr="00FD4A68" w:rsidRDefault="009820B4" w:rsidP="00B47940">
      <w:pPr>
        <w:pStyle w:val="Title"/>
        <w:rPr>
          <w:rStyle w:val="LabTitleInstVersred"/>
          <w:b/>
          <w:color w:val="auto"/>
        </w:rPr>
      </w:pPr>
      <w:sdt>
        <w:sdtPr>
          <w:alias w:val="Title"/>
          <w:tag w:val=""/>
          <w:id w:val="-487021785"/>
          <w:placeholder>
            <w:docPart w:val="6F528FCE491C43B8B5712C724804484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9820B4">
            <w:t>Packet Tracer - Implement EIGRP for IPv4 and IPv6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3403A481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0ACAAEC6" w14:textId="77777777" w:rsidR="00D778DF" w:rsidRPr="00E70096" w:rsidRDefault="009820B4" w:rsidP="00D452F4">
      <w:pPr>
        <w:pStyle w:val="Heading1"/>
      </w:pPr>
      <w:r>
        <w:t xml:space="preserve">IPv4 </w:t>
      </w:r>
      <w:r w:rsidR="00D778DF" w:rsidRPr="00E70096">
        <w:t>Addressing Table</w:t>
      </w:r>
    </w:p>
    <w:tbl>
      <w:tblPr>
        <w:tblW w:w="1008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is table shows the addressing for the Device, Interface, IP Address and Subnet Mask."/>
      </w:tblPr>
      <w:tblGrid>
        <w:gridCol w:w="2613"/>
        <w:gridCol w:w="2430"/>
        <w:gridCol w:w="2700"/>
        <w:gridCol w:w="2346"/>
      </w:tblGrid>
      <w:tr w:rsidR="009820B4" w:rsidRPr="00C15096" w14:paraId="1224E09C" w14:textId="77777777" w:rsidTr="00D01E35">
        <w:trPr>
          <w:cantSplit/>
          <w:tblHeader/>
          <w:jc w:val="center"/>
        </w:trPr>
        <w:tc>
          <w:tcPr>
            <w:tcW w:w="2613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1C9FA777" w14:textId="77777777" w:rsidR="009820B4" w:rsidRPr="00C15096" w:rsidRDefault="009820B4" w:rsidP="009820B4">
            <w:pPr>
              <w:pStyle w:val="TableHeading"/>
            </w:pPr>
            <w:r w:rsidRPr="00C15096">
              <w:t>Device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33E84949" w14:textId="77777777" w:rsidR="009820B4" w:rsidRPr="00C15096" w:rsidRDefault="009820B4" w:rsidP="009820B4">
            <w:pPr>
              <w:pStyle w:val="TableHeading"/>
            </w:pPr>
            <w:r w:rsidRPr="00C15096">
              <w:t>Interface</w:t>
            </w:r>
          </w:p>
        </w:tc>
        <w:tc>
          <w:tcPr>
            <w:tcW w:w="2700" w:type="dxa"/>
            <w:shd w:val="clear" w:color="auto" w:fill="DBE5F1" w:themeFill="accent1" w:themeFillTint="33"/>
            <w:vAlign w:val="center"/>
          </w:tcPr>
          <w:p w14:paraId="7150532D" w14:textId="77777777" w:rsidR="009820B4" w:rsidRPr="00C15096" w:rsidRDefault="009820B4" w:rsidP="009820B4">
            <w:pPr>
              <w:pStyle w:val="TableHeading"/>
            </w:pPr>
            <w:r w:rsidRPr="00C15096">
              <w:t>IPv4 Address</w:t>
            </w:r>
          </w:p>
        </w:tc>
        <w:tc>
          <w:tcPr>
            <w:tcW w:w="2346" w:type="dxa"/>
            <w:shd w:val="clear" w:color="auto" w:fill="DBE5F1" w:themeFill="accent1" w:themeFillTint="33"/>
            <w:vAlign w:val="center"/>
          </w:tcPr>
          <w:p w14:paraId="3193E780" w14:textId="77777777" w:rsidR="009820B4" w:rsidRPr="00C15096" w:rsidRDefault="009820B4" w:rsidP="009820B4">
            <w:pPr>
              <w:pStyle w:val="TableHeading"/>
            </w:pPr>
            <w:r w:rsidRPr="00C15096">
              <w:t>Subnet Mask</w:t>
            </w:r>
          </w:p>
        </w:tc>
      </w:tr>
      <w:tr w:rsidR="009820B4" w:rsidRPr="007D6D0D" w14:paraId="148F89C2" w14:textId="77777777" w:rsidTr="00D01E35">
        <w:trPr>
          <w:cantSplit/>
          <w:jc w:val="center"/>
        </w:trPr>
        <w:tc>
          <w:tcPr>
            <w:tcW w:w="2613" w:type="dxa"/>
            <w:tcBorders>
              <w:bottom w:val="nil"/>
            </w:tcBorders>
            <w:vAlign w:val="center"/>
          </w:tcPr>
          <w:p w14:paraId="2BC9829C" w14:textId="77777777" w:rsidR="009820B4" w:rsidRPr="007D6D0D" w:rsidRDefault="009820B4" w:rsidP="00B50338">
            <w:pPr>
              <w:pStyle w:val="TableText"/>
            </w:pPr>
            <w:r w:rsidRPr="007D6D0D">
              <w:t>IPv4-Edge</w:t>
            </w:r>
          </w:p>
        </w:tc>
        <w:tc>
          <w:tcPr>
            <w:tcW w:w="2430" w:type="dxa"/>
            <w:vAlign w:val="bottom"/>
          </w:tcPr>
          <w:p w14:paraId="6CA46E84" w14:textId="77777777" w:rsidR="009820B4" w:rsidRPr="007D6D0D" w:rsidRDefault="009820B4" w:rsidP="00B50338">
            <w:pPr>
              <w:pStyle w:val="TableText"/>
            </w:pPr>
            <w:r w:rsidRPr="007D6D0D">
              <w:t>S0/0/0</w:t>
            </w:r>
          </w:p>
        </w:tc>
        <w:tc>
          <w:tcPr>
            <w:tcW w:w="2700" w:type="dxa"/>
            <w:vAlign w:val="bottom"/>
          </w:tcPr>
          <w:p w14:paraId="7B30A19B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>
              <w:t>172.31.</w:t>
            </w:r>
            <w:r w:rsidRPr="007D6D0D">
              <w:t>6.1</w:t>
            </w:r>
          </w:p>
        </w:tc>
        <w:tc>
          <w:tcPr>
            <w:tcW w:w="2346" w:type="dxa"/>
            <w:vAlign w:val="center"/>
          </w:tcPr>
          <w:p w14:paraId="13B4A7A1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255.255.255.</w:t>
            </w:r>
            <w:r>
              <w:t>252</w:t>
            </w:r>
          </w:p>
        </w:tc>
      </w:tr>
      <w:tr w:rsidR="009820B4" w:rsidRPr="007D6D0D" w14:paraId="03D994AA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61A488C7" w14:textId="77777777" w:rsidR="009820B4" w:rsidRPr="00927364" w:rsidRDefault="009820B4" w:rsidP="009820B4">
            <w:pPr>
              <w:pStyle w:val="ConfigWindow"/>
            </w:pPr>
            <w:r w:rsidRPr="00927364">
              <w:t>IPv4-Edge</w:t>
            </w:r>
          </w:p>
        </w:tc>
        <w:tc>
          <w:tcPr>
            <w:tcW w:w="2430" w:type="dxa"/>
            <w:vAlign w:val="center"/>
          </w:tcPr>
          <w:p w14:paraId="00202811" w14:textId="77777777" w:rsidR="009820B4" w:rsidRPr="007D6D0D" w:rsidRDefault="009820B4" w:rsidP="00B50338">
            <w:pPr>
              <w:pStyle w:val="TableText"/>
            </w:pPr>
            <w:r w:rsidRPr="007D6D0D">
              <w:t>S0/0/1</w:t>
            </w:r>
          </w:p>
        </w:tc>
        <w:tc>
          <w:tcPr>
            <w:tcW w:w="2700" w:type="dxa"/>
            <w:vAlign w:val="center"/>
          </w:tcPr>
          <w:p w14:paraId="6CADCB9F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>
              <w:t>10.10.8</w:t>
            </w:r>
            <w:r w:rsidRPr="007D6D0D">
              <w:t>.1</w:t>
            </w:r>
          </w:p>
        </w:tc>
        <w:tc>
          <w:tcPr>
            <w:tcW w:w="2346" w:type="dxa"/>
            <w:vAlign w:val="center"/>
          </w:tcPr>
          <w:p w14:paraId="62697C7C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255.255.255.</w:t>
            </w:r>
            <w:r>
              <w:t>252</w:t>
            </w:r>
          </w:p>
        </w:tc>
      </w:tr>
      <w:tr w:rsidR="009820B4" w:rsidRPr="007D6D0D" w14:paraId="16A554FA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single" w:sz="2" w:space="0" w:color="auto"/>
            </w:tcBorders>
            <w:vAlign w:val="center"/>
          </w:tcPr>
          <w:p w14:paraId="4D28FBA6" w14:textId="77777777" w:rsidR="009820B4" w:rsidRPr="00927364" w:rsidRDefault="009820B4" w:rsidP="009820B4">
            <w:pPr>
              <w:pStyle w:val="ConfigWindow"/>
            </w:pPr>
            <w:r w:rsidRPr="00927364">
              <w:t>IPv4-Edge</w:t>
            </w:r>
          </w:p>
        </w:tc>
        <w:tc>
          <w:tcPr>
            <w:tcW w:w="2430" w:type="dxa"/>
            <w:vAlign w:val="center"/>
          </w:tcPr>
          <w:p w14:paraId="384AEA7E" w14:textId="77777777" w:rsidR="009820B4" w:rsidRPr="007D6D0D" w:rsidRDefault="009820B4" w:rsidP="00B50338">
            <w:pPr>
              <w:pStyle w:val="TableText"/>
            </w:pPr>
            <w:r w:rsidRPr="007D6D0D">
              <w:t>S0/1/0</w:t>
            </w:r>
          </w:p>
        </w:tc>
        <w:tc>
          <w:tcPr>
            <w:tcW w:w="2700" w:type="dxa"/>
            <w:vAlign w:val="center"/>
          </w:tcPr>
          <w:p w14:paraId="2D12BFC9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209.165.200.226</w:t>
            </w:r>
          </w:p>
        </w:tc>
        <w:tc>
          <w:tcPr>
            <w:tcW w:w="2346" w:type="dxa"/>
            <w:vAlign w:val="center"/>
          </w:tcPr>
          <w:p w14:paraId="43545DF5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255.255.255.224</w:t>
            </w:r>
          </w:p>
        </w:tc>
      </w:tr>
      <w:tr w:rsidR="009820B4" w:rsidRPr="007D6D0D" w14:paraId="4946A4ED" w14:textId="77777777" w:rsidTr="00D01E35">
        <w:trPr>
          <w:cantSplit/>
          <w:jc w:val="center"/>
        </w:trPr>
        <w:tc>
          <w:tcPr>
            <w:tcW w:w="2613" w:type="dxa"/>
            <w:tcBorders>
              <w:bottom w:val="nil"/>
            </w:tcBorders>
            <w:vAlign w:val="center"/>
          </w:tcPr>
          <w:p w14:paraId="5FB9AD8C" w14:textId="77777777" w:rsidR="009820B4" w:rsidRPr="007D6D0D" w:rsidRDefault="009820B4" w:rsidP="00B50338">
            <w:pPr>
              <w:pStyle w:val="TableText"/>
            </w:pPr>
            <w:r w:rsidRPr="007D6D0D">
              <w:t>R1</w:t>
            </w:r>
          </w:p>
        </w:tc>
        <w:tc>
          <w:tcPr>
            <w:tcW w:w="2430" w:type="dxa"/>
            <w:vAlign w:val="center"/>
          </w:tcPr>
          <w:p w14:paraId="7143AC92" w14:textId="77777777" w:rsidR="009820B4" w:rsidRPr="007D6D0D" w:rsidRDefault="009820B4" w:rsidP="00B50338">
            <w:pPr>
              <w:pStyle w:val="TableText"/>
            </w:pPr>
            <w:r w:rsidRPr="007D6D0D">
              <w:t>S0/0/0</w:t>
            </w:r>
          </w:p>
        </w:tc>
        <w:tc>
          <w:tcPr>
            <w:tcW w:w="2700" w:type="dxa"/>
            <w:vAlign w:val="center"/>
          </w:tcPr>
          <w:p w14:paraId="4C405FA3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172.31.6.2</w:t>
            </w:r>
          </w:p>
        </w:tc>
        <w:tc>
          <w:tcPr>
            <w:tcW w:w="2346" w:type="dxa"/>
            <w:vAlign w:val="center"/>
          </w:tcPr>
          <w:p w14:paraId="5CA1E121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255.255.255.</w:t>
            </w:r>
            <w:r>
              <w:t>252</w:t>
            </w:r>
          </w:p>
        </w:tc>
      </w:tr>
      <w:tr w:rsidR="009820B4" w:rsidRPr="007D6D0D" w14:paraId="62085355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3631EE31" w14:textId="77777777" w:rsidR="009820B4" w:rsidRPr="00927364" w:rsidRDefault="009820B4" w:rsidP="009820B4">
            <w:pPr>
              <w:pStyle w:val="ConfigWindow"/>
            </w:pPr>
            <w:r w:rsidRPr="00927364">
              <w:t>R1</w:t>
            </w:r>
          </w:p>
        </w:tc>
        <w:tc>
          <w:tcPr>
            <w:tcW w:w="2430" w:type="dxa"/>
            <w:vAlign w:val="center"/>
          </w:tcPr>
          <w:p w14:paraId="348B9C54" w14:textId="77777777" w:rsidR="009820B4" w:rsidRPr="007D6D0D" w:rsidRDefault="009820B4" w:rsidP="00B50338">
            <w:pPr>
              <w:pStyle w:val="TableText"/>
            </w:pPr>
            <w:r>
              <w:t>Lo8</w:t>
            </w:r>
          </w:p>
        </w:tc>
        <w:tc>
          <w:tcPr>
            <w:tcW w:w="2700" w:type="dxa"/>
            <w:vAlign w:val="center"/>
          </w:tcPr>
          <w:p w14:paraId="6AF903C7" w14:textId="77777777" w:rsidR="009820B4" w:rsidRPr="007D6D0D" w:rsidRDefault="009820B4" w:rsidP="00B50338">
            <w:pPr>
              <w:pStyle w:val="TableText"/>
            </w:pPr>
            <w:r>
              <w:t>172.31.0.1</w:t>
            </w:r>
          </w:p>
        </w:tc>
        <w:tc>
          <w:tcPr>
            <w:tcW w:w="2346" w:type="dxa"/>
            <w:vAlign w:val="center"/>
          </w:tcPr>
          <w:p w14:paraId="6E12CB26" w14:textId="77777777" w:rsidR="009820B4" w:rsidRPr="007D6D0D" w:rsidRDefault="009820B4" w:rsidP="00B50338">
            <w:pPr>
              <w:pStyle w:val="TableText"/>
            </w:pPr>
            <w:r>
              <w:t>255.255.255.128</w:t>
            </w:r>
          </w:p>
        </w:tc>
      </w:tr>
      <w:tr w:rsidR="009820B4" w:rsidRPr="007D6D0D" w14:paraId="0884380F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7471DEAF" w14:textId="77777777" w:rsidR="009820B4" w:rsidRPr="00927364" w:rsidRDefault="009820B4" w:rsidP="009820B4">
            <w:pPr>
              <w:pStyle w:val="ConfigWindow"/>
            </w:pPr>
            <w:r w:rsidRPr="00927364">
              <w:t>R1</w:t>
            </w:r>
          </w:p>
        </w:tc>
        <w:tc>
          <w:tcPr>
            <w:tcW w:w="2430" w:type="dxa"/>
            <w:vAlign w:val="center"/>
          </w:tcPr>
          <w:p w14:paraId="4F78D49D" w14:textId="77777777" w:rsidR="009820B4" w:rsidRPr="007D6D0D" w:rsidRDefault="009820B4" w:rsidP="00B50338">
            <w:pPr>
              <w:pStyle w:val="TableText"/>
            </w:pPr>
            <w:r>
              <w:t>Lo9</w:t>
            </w:r>
          </w:p>
        </w:tc>
        <w:tc>
          <w:tcPr>
            <w:tcW w:w="2700" w:type="dxa"/>
            <w:vAlign w:val="center"/>
          </w:tcPr>
          <w:p w14:paraId="69815A62" w14:textId="77777777" w:rsidR="009820B4" w:rsidRPr="007D6D0D" w:rsidRDefault="009820B4" w:rsidP="00B50338">
            <w:pPr>
              <w:pStyle w:val="TableText"/>
            </w:pPr>
            <w:r>
              <w:t>172.31.0.129</w:t>
            </w:r>
          </w:p>
        </w:tc>
        <w:tc>
          <w:tcPr>
            <w:tcW w:w="2346" w:type="dxa"/>
            <w:vAlign w:val="center"/>
          </w:tcPr>
          <w:p w14:paraId="22754928" w14:textId="77777777" w:rsidR="009820B4" w:rsidRPr="007D6D0D" w:rsidRDefault="009820B4" w:rsidP="00B50338">
            <w:pPr>
              <w:pStyle w:val="TableText"/>
            </w:pPr>
            <w:r>
              <w:t>255.255.255.128</w:t>
            </w:r>
          </w:p>
        </w:tc>
      </w:tr>
      <w:tr w:rsidR="009820B4" w:rsidRPr="007D6D0D" w14:paraId="331C028C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53675796" w14:textId="77777777" w:rsidR="009820B4" w:rsidRPr="00927364" w:rsidRDefault="009820B4" w:rsidP="009820B4">
            <w:pPr>
              <w:pStyle w:val="ConfigWindow"/>
            </w:pPr>
            <w:r w:rsidRPr="00927364">
              <w:t>R1</w:t>
            </w:r>
          </w:p>
        </w:tc>
        <w:tc>
          <w:tcPr>
            <w:tcW w:w="2430" w:type="dxa"/>
            <w:vAlign w:val="center"/>
          </w:tcPr>
          <w:p w14:paraId="3E9801EA" w14:textId="77777777" w:rsidR="009820B4" w:rsidRPr="007D6D0D" w:rsidRDefault="009820B4" w:rsidP="00B50338">
            <w:pPr>
              <w:pStyle w:val="TableText"/>
            </w:pPr>
            <w:r>
              <w:t>Lo10</w:t>
            </w:r>
          </w:p>
        </w:tc>
        <w:tc>
          <w:tcPr>
            <w:tcW w:w="2700" w:type="dxa"/>
            <w:vAlign w:val="center"/>
          </w:tcPr>
          <w:p w14:paraId="688E417A" w14:textId="77777777" w:rsidR="009820B4" w:rsidRPr="007D6D0D" w:rsidRDefault="009820B4" w:rsidP="00B50338">
            <w:pPr>
              <w:pStyle w:val="TableText"/>
            </w:pPr>
            <w:r>
              <w:t>172.31.1.1</w:t>
            </w:r>
          </w:p>
        </w:tc>
        <w:tc>
          <w:tcPr>
            <w:tcW w:w="2346" w:type="dxa"/>
            <w:vAlign w:val="center"/>
          </w:tcPr>
          <w:p w14:paraId="3472CC7F" w14:textId="77777777" w:rsidR="009820B4" w:rsidRPr="007D6D0D" w:rsidRDefault="009820B4" w:rsidP="00B50338">
            <w:pPr>
              <w:pStyle w:val="TableText"/>
            </w:pPr>
            <w:r>
              <w:t>255.255.255.128</w:t>
            </w:r>
          </w:p>
        </w:tc>
      </w:tr>
      <w:tr w:rsidR="009820B4" w:rsidRPr="007D6D0D" w14:paraId="17139EBF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single" w:sz="2" w:space="0" w:color="auto"/>
            </w:tcBorders>
            <w:vAlign w:val="center"/>
          </w:tcPr>
          <w:p w14:paraId="549A899A" w14:textId="77777777" w:rsidR="009820B4" w:rsidRPr="00927364" w:rsidRDefault="009820B4" w:rsidP="009820B4">
            <w:pPr>
              <w:pStyle w:val="ConfigWindow"/>
            </w:pPr>
            <w:r w:rsidRPr="00927364">
              <w:t>R1</w:t>
            </w:r>
          </w:p>
        </w:tc>
        <w:tc>
          <w:tcPr>
            <w:tcW w:w="2430" w:type="dxa"/>
            <w:vAlign w:val="center"/>
          </w:tcPr>
          <w:p w14:paraId="479DC37E" w14:textId="77777777" w:rsidR="009820B4" w:rsidRPr="007D6D0D" w:rsidRDefault="009820B4" w:rsidP="00B50338">
            <w:pPr>
              <w:pStyle w:val="TableText"/>
            </w:pPr>
            <w:r>
              <w:t>Lo11</w:t>
            </w:r>
          </w:p>
        </w:tc>
        <w:tc>
          <w:tcPr>
            <w:tcW w:w="2700" w:type="dxa"/>
            <w:vAlign w:val="center"/>
          </w:tcPr>
          <w:p w14:paraId="0A619DDB" w14:textId="77777777" w:rsidR="009820B4" w:rsidRPr="007D6D0D" w:rsidRDefault="009820B4" w:rsidP="00B50338">
            <w:pPr>
              <w:pStyle w:val="TableText"/>
            </w:pPr>
            <w:r>
              <w:t>172.31.1.129</w:t>
            </w:r>
          </w:p>
        </w:tc>
        <w:tc>
          <w:tcPr>
            <w:tcW w:w="2346" w:type="dxa"/>
            <w:vAlign w:val="center"/>
          </w:tcPr>
          <w:p w14:paraId="5DF18F4E" w14:textId="77777777" w:rsidR="009820B4" w:rsidRPr="007D6D0D" w:rsidRDefault="009820B4" w:rsidP="00B50338">
            <w:pPr>
              <w:pStyle w:val="TableText"/>
            </w:pPr>
            <w:r>
              <w:t>255.255.255.128</w:t>
            </w:r>
          </w:p>
        </w:tc>
      </w:tr>
      <w:tr w:rsidR="009820B4" w:rsidRPr="007D6D0D" w14:paraId="3EDEF9C0" w14:textId="77777777" w:rsidTr="00D01E35">
        <w:trPr>
          <w:cantSplit/>
          <w:jc w:val="center"/>
        </w:trPr>
        <w:tc>
          <w:tcPr>
            <w:tcW w:w="2613" w:type="dxa"/>
            <w:tcBorders>
              <w:bottom w:val="nil"/>
            </w:tcBorders>
            <w:vAlign w:val="center"/>
          </w:tcPr>
          <w:p w14:paraId="66BDBF14" w14:textId="77777777" w:rsidR="009820B4" w:rsidRPr="007D6D0D" w:rsidRDefault="009820B4" w:rsidP="00B50338">
            <w:pPr>
              <w:pStyle w:val="TableText"/>
            </w:pPr>
            <w:r w:rsidRPr="007D6D0D">
              <w:t>R2</w:t>
            </w:r>
          </w:p>
        </w:tc>
        <w:tc>
          <w:tcPr>
            <w:tcW w:w="2430" w:type="dxa"/>
            <w:vAlign w:val="center"/>
          </w:tcPr>
          <w:p w14:paraId="18585D3A" w14:textId="77777777" w:rsidR="009820B4" w:rsidRPr="007D6D0D" w:rsidRDefault="009820B4" w:rsidP="00B50338">
            <w:pPr>
              <w:pStyle w:val="TableText"/>
            </w:pPr>
            <w:r w:rsidRPr="007D6D0D">
              <w:t>S0/0/1</w:t>
            </w:r>
          </w:p>
        </w:tc>
        <w:tc>
          <w:tcPr>
            <w:tcW w:w="2700" w:type="dxa"/>
            <w:vAlign w:val="center"/>
          </w:tcPr>
          <w:p w14:paraId="10FD3052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>
              <w:t>10.10.8</w:t>
            </w:r>
            <w:r w:rsidRPr="007D6D0D">
              <w:t>.2</w:t>
            </w:r>
          </w:p>
        </w:tc>
        <w:tc>
          <w:tcPr>
            <w:tcW w:w="2346" w:type="dxa"/>
            <w:vAlign w:val="center"/>
          </w:tcPr>
          <w:p w14:paraId="5C3380BF" w14:textId="77777777" w:rsidR="009820B4" w:rsidRPr="007D6D0D" w:rsidRDefault="009820B4" w:rsidP="00B50338">
            <w:pPr>
              <w:pStyle w:val="TableText"/>
              <w:rPr>
                <w:rStyle w:val="AnswerGray"/>
              </w:rPr>
            </w:pPr>
            <w:r w:rsidRPr="007D6D0D">
              <w:t>255.255.255.</w:t>
            </w:r>
            <w:r>
              <w:t>252</w:t>
            </w:r>
          </w:p>
        </w:tc>
      </w:tr>
      <w:tr w:rsidR="009820B4" w:rsidRPr="007D6D0D" w14:paraId="6B071C31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0B2016D7" w14:textId="77777777" w:rsidR="009820B4" w:rsidRPr="00927364" w:rsidRDefault="009820B4" w:rsidP="009820B4">
            <w:pPr>
              <w:pStyle w:val="ConfigWindow"/>
            </w:pPr>
            <w:r w:rsidRPr="00927364">
              <w:t>R2</w:t>
            </w:r>
          </w:p>
        </w:tc>
        <w:tc>
          <w:tcPr>
            <w:tcW w:w="2430" w:type="dxa"/>
            <w:vAlign w:val="center"/>
          </w:tcPr>
          <w:p w14:paraId="6918F2A5" w14:textId="77777777" w:rsidR="009820B4" w:rsidRPr="007D6D0D" w:rsidRDefault="009820B4" w:rsidP="00B50338">
            <w:pPr>
              <w:pStyle w:val="TableText"/>
            </w:pPr>
            <w:r>
              <w:t>Lo1</w:t>
            </w:r>
          </w:p>
        </w:tc>
        <w:tc>
          <w:tcPr>
            <w:tcW w:w="2700" w:type="dxa"/>
            <w:vAlign w:val="center"/>
          </w:tcPr>
          <w:p w14:paraId="7D219B26" w14:textId="77777777" w:rsidR="009820B4" w:rsidRDefault="009820B4" w:rsidP="00B50338">
            <w:pPr>
              <w:pStyle w:val="TableText"/>
            </w:pPr>
            <w:r>
              <w:t>10.10.0.1</w:t>
            </w:r>
          </w:p>
        </w:tc>
        <w:tc>
          <w:tcPr>
            <w:tcW w:w="2346" w:type="dxa"/>
            <w:vAlign w:val="center"/>
          </w:tcPr>
          <w:p w14:paraId="0D4A00A3" w14:textId="77777777" w:rsidR="009820B4" w:rsidRPr="007D6D0D" w:rsidRDefault="009820B4" w:rsidP="00B50338">
            <w:pPr>
              <w:pStyle w:val="TableText"/>
            </w:pPr>
            <w:r>
              <w:t>255.255.255.0</w:t>
            </w:r>
          </w:p>
        </w:tc>
      </w:tr>
      <w:tr w:rsidR="009820B4" w:rsidRPr="007D6D0D" w14:paraId="66E626F6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0AD17FBC" w14:textId="77777777" w:rsidR="009820B4" w:rsidRPr="00927364" w:rsidRDefault="009820B4" w:rsidP="009820B4">
            <w:pPr>
              <w:pStyle w:val="ConfigWindow"/>
            </w:pPr>
            <w:r w:rsidRPr="00927364">
              <w:t>R2</w:t>
            </w:r>
          </w:p>
        </w:tc>
        <w:tc>
          <w:tcPr>
            <w:tcW w:w="2430" w:type="dxa"/>
            <w:vAlign w:val="center"/>
          </w:tcPr>
          <w:p w14:paraId="221E138F" w14:textId="77777777" w:rsidR="009820B4" w:rsidRPr="007D6D0D" w:rsidRDefault="009820B4" w:rsidP="00B50338">
            <w:pPr>
              <w:pStyle w:val="TableText"/>
            </w:pPr>
            <w:r>
              <w:t>Lo2</w:t>
            </w:r>
          </w:p>
        </w:tc>
        <w:tc>
          <w:tcPr>
            <w:tcW w:w="2700" w:type="dxa"/>
            <w:vAlign w:val="center"/>
          </w:tcPr>
          <w:p w14:paraId="76E11AA1" w14:textId="77777777" w:rsidR="009820B4" w:rsidRDefault="009820B4" w:rsidP="00B50338">
            <w:pPr>
              <w:pStyle w:val="TableText"/>
            </w:pPr>
            <w:r>
              <w:t>10.10.1.1</w:t>
            </w:r>
          </w:p>
        </w:tc>
        <w:tc>
          <w:tcPr>
            <w:tcW w:w="2346" w:type="dxa"/>
            <w:vAlign w:val="center"/>
          </w:tcPr>
          <w:p w14:paraId="34C78FD8" w14:textId="77777777" w:rsidR="009820B4" w:rsidRPr="007D6D0D" w:rsidRDefault="009820B4" w:rsidP="00B50338">
            <w:pPr>
              <w:pStyle w:val="TableText"/>
            </w:pPr>
            <w:r>
              <w:t>255.255.255.0</w:t>
            </w:r>
          </w:p>
        </w:tc>
      </w:tr>
      <w:tr w:rsidR="009820B4" w:rsidRPr="007D6D0D" w14:paraId="3FCCA84F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nil"/>
            </w:tcBorders>
            <w:vAlign w:val="center"/>
          </w:tcPr>
          <w:p w14:paraId="26718EE0" w14:textId="77777777" w:rsidR="009820B4" w:rsidRPr="00927364" w:rsidRDefault="009820B4" w:rsidP="009820B4">
            <w:pPr>
              <w:pStyle w:val="ConfigWindow"/>
            </w:pPr>
            <w:r w:rsidRPr="00927364">
              <w:t>R2</w:t>
            </w:r>
          </w:p>
        </w:tc>
        <w:tc>
          <w:tcPr>
            <w:tcW w:w="2430" w:type="dxa"/>
            <w:vAlign w:val="center"/>
          </w:tcPr>
          <w:p w14:paraId="6D82E33E" w14:textId="77777777" w:rsidR="009820B4" w:rsidRPr="007D6D0D" w:rsidRDefault="009820B4" w:rsidP="00B50338">
            <w:pPr>
              <w:pStyle w:val="TableText"/>
            </w:pPr>
            <w:r>
              <w:t>Lo3</w:t>
            </w:r>
          </w:p>
        </w:tc>
        <w:tc>
          <w:tcPr>
            <w:tcW w:w="2700" w:type="dxa"/>
            <w:vAlign w:val="center"/>
          </w:tcPr>
          <w:p w14:paraId="5154A062" w14:textId="77777777" w:rsidR="009820B4" w:rsidRDefault="009820B4" w:rsidP="00B50338">
            <w:pPr>
              <w:pStyle w:val="TableText"/>
            </w:pPr>
            <w:r>
              <w:t>10.10.2.1</w:t>
            </w:r>
          </w:p>
        </w:tc>
        <w:tc>
          <w:tcPr>
            <w:tcW w:w="2346" w:type="dxa"/>
            <w:vAlign w:val="center"/>
          </w:tcPr>
          <w:p w14:paraId="3699A7F1" w14:textId="77777777" w:rsidR="009820B4" w:rsidRPr="007D6D0D" w:rsidRDefault="009820B4" w:rsidP="00B50338">
            <w:pPr>
              <w:pStyle w:val="TableText"/>
            </w:pPr>
            <w:r>
              <w:t>255.255.254.0</w:t>
            </w:r>
          </w:p>
        </w:tc>
      </w:tr>
      <w:tr w:rsidR="009820B4" w:rsidRPr="007D6D0D" w14:paraId="50966131" w14:textId="77777777" w:rsidTr="00D01E35">
        <w:trPr>
          <w:cantSplit/>
          <w:jc w:val="center"/>
        </w:trPr>
        <w:tc>
          <w:tcPr>
            <w:tcW w:w="2613" w:type="dxa"/>
            <w:tcBorders>
              <w:top w:val="nil"/>
              <w:bottom w:val="single" w:sz="2" w:space="0" w:color="auto"/>
            </w:tcBorders>
            <w:vAlign w:val="center"/>
          </w:tcPr>
          <w:p w14:paraId="2961BDC9" w14:textId="77777777" w:rsidR="009820B4" w:rsidRPr="00927364" w:rsidRDefault="009820B4" w:rsidP="009820B4">
            <w:pPr>
              <w:pStyle w:val="ConfigWindow"/>
            </w:pPr>
            <w:r w:rsidRPr="00927364">
              <w:t>R2</w:t>
            </w:r>
          </w:p>
        </w:tc>
        <w:tc>
          <w:tcPr>
            <w:tcW w:w="2430" w:type="dxa"/>
            <w:tcBorders>
              <w:bottom w:val="single" w:sz="2" w:space="0" w:color="auto"/>
            </w:tcBorders>
            <w:vAlign w:val="center"/>
          </w:tcPr>
          <w:p w14:paraId="25BA8EC1" w14:textId="77777777" w:rsidR="009820B4" w:rsidRPr="007D6D0D" w:rsidRDefault="009820B4" w:rsidP="00B50338">
            <w:pPr>
              <w:pStyle w:val="TableText"/>
            </w:pPr>
            <w:r>
              <w:t>Lo4</w:t>
            </w:r>
          </w:p>
        </w:tc>
        <w:tc>
          <w:tcPr>
            <w:tcW w:w="2700" w:type="dxa"/>
            <w:tcBorders>
              <w:bottom w:val="single" w:sz="2" w:space="0" w:color="auto"/>
            </w:tcBorders>
            <w:vAlign w:val="center"/>
          </w:tcPr>
          <w:p w14:paraId="01034793" w14:textId="77777777" w:rsidR="009820B4" w:rsidRDefault="009820B4" w:rsidP="00B50338">
            <w:pPr>
              <w:pStyle w:val="TableText"/>
            </w:pPr>
            <w:r>
              <w:t>10.10.4.1</w:t>
            </w:r>
          </w:p>
        </w:tc>
        <w:tc>
          <w:tcPr>
            <w:tcW w:w="2346" w:type="dxa"/>
            <w:tcBorders>
              <w:bottom w:val="single" w:sz="2" w:space="0" w:color="auto"/>
            </w:tcBorders>
            <w:vAlign w:val="center"/>
          </w:tcPr>
          <w:p w14:paraId="75DD947C" w14:textId="77777777" w:rsidR="009820B4" w:rsidRPr="007D6D0D" w:rsidRDefault="009820B4" w:rsidP="00B50338">
            <w:pPr>
              <w:pStyle w:val="TableText"/>
            </w:pPr>
            <w:r>
              <w:t>255.255.252.0</w:t>
            </w:r>
          </w:p>
        </w:tc>
      </w:tr>
      <w:tr w:rsidR="009820B4" w14:paraId="4951AF88" w14:textId="77777777" w:rsidTr="00D01E35">
        <w:trPr>
          <w:cantSplit/>
          <w:jc w:val="center"/>
        </w:trPr>
        <w:tc>
          <w:tcPr>
            <w:tcW w:w="2613" w:type="dxa"/>
            <w:tcBorders>
              <w:top w:val="single" w:sz="2" w:space="0" w:color="auto"/>
            </w:tcBorders>
            <w:vAlign w:val="center"/>
          </w:tcPr>
          <w:p w14:paraId="341B7BD4" w14:textId="77777777" w:rsidR="009820B4" w:rsidRPr="00673E56" w:rsidRDefault="009820B4" w:rsidP="00B50338">
            <w:pPr>
              <w:pStyle w:val="TableText"/>
              <w:rPr>
                <w:color w:val="7030A0"/>
              </w:rPr>
            </w:pPr>
            <w:r w:rsidRPr="00673E56">
              <w:t>IPv4 Server</w:t>
            </w:r>
          </w:p>
        </w:tc>
        <w:tc>
          <w:tcPr>
            <w:tcW w:w="2430" w:type="dxa"/>
            <w:tcBorders>
              <w:top w:val="single" w:sz="2" w:space="0" w:color="auto"/>
            </w:tcBorders>
            <w:vAlign w:val="center"/>
          </w:tcPr>
          <w:p w14:paraId="1D6A447E" w14:textId="77777777" w:rsidR="009820B4" w:rsidRDefault="009820B4" w:rsidP="00B50338">
            <w:pPr>
              <w:pStyle w:val="TableText"/>
            </w:pPr>
            <w:r>
              <w:t>NIC</w:t>
            </w:r>
          </w:p>
        </w:tc>
        <w:tc>
          <w:tcPr>
            <w:tcW w:w="2700" w:type="dxa"/>
            <w:tcBorders>
              <w:top w:val="single" w:sz="2" w:space="0" w:color="auto"/>
            </w:tcBorders>
            <w:vAlign w:val="center"/>
          </w:tcPr>
          <w:p w14:paraId="10D24C66" w14:textId="77777777" w:rsidR="009820B4" w:rsidRDefault="009820B4" w:rsidP="00B50338">
            <w:pPr>
              <w:pStyle w:val="TableText"/>
            </w:pPr>
            <w:r>
              <w:t>64.100.1.10</w:t>
            </w:r>
          </w:p>
        </w:tc>
        <w:tc>
          <w:tcPr>
            <w:tcW w:w="2346" w:type="dxa"/>
            <w:tcBorders>
              <w:top w:val="single" w:sz="2" w:space="0" w:color="auto"/>
            </w:tcBorders>
            <w:vAlign w:val="center"/>
          </w:tcPr>
          <w:p w14:paraId="6EC9A87D" w14:textId="77777777" w:rsidR="009820B4" w:rsidRDefault="009820B4" w:rsidP="00B50338">
            <w:pPr>
              <w:pStyle w:val="TableText"/>
            </w:pPr>
            <w:r>
              <w:t>255.255.255.0</w:t>
            </w:r>
          </w:p>
        </w:tc>
      </w:tr>
    </w:tbl>
    <w:p w14:paraId="5DC7D271" w14:textId="77777777" w:rsidR="00D778DF" w:rsidRDefault="00D01E35" w:rsidP="00D452F4">
      <w:pPr>
        <w:pStyle w:val="Heading1"/>
      </w:pPr>
      <w:r>
        <w:t>IPv6 Addressing Table</w:t>
      </w:r>
    </w:p>
    <w:tbl>
      <w:tblPr>
        <w:tblW w:w="1008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2967"/>
        <w:gridCol w:w="2880"/>
        <w:gridCol w:w="4242"/>
      </w:tblGrid>
      <w:tr w:rsidR="00D01E35" w:rsidRPr="004F0EE0" w14:paraId="56FE25CB" w14:textId="77777777" w:rsidTr="00D01E35">
        <w:trPr>
          <w:cantSplit/>
          <w:tblHeader/>
          <w:jc w:val="center"/>
        </w:trPr>
        <w:tc>
          <w:tcPr>
            <w:tcW w:w="2967" w:type="dxa"/>
            <w:tcBorders>
              <w:bottom w:val="single" w:sz="2" w:space="0" w:color="auto"/>
            </w:tcBorders>
            <w:shd w:val="clear" w:color="auto" w:fill="DBE5F1" w:themeFill="accent1" w:themeFillTint="33"/>
            <w:vAlign w:val="center"/>
          </w:tcPr>
          <w:p w14:paraId="55E11151" w14:textId="77777777" w:rsidR="00D01E35" w:rsidRPr="004F0EE0" w:rsidRDefault="00D01E35" w:rsidP="00D01E35">
            <w:pPr>
              <w:pStyle w:val="TableHeading"/>
            </w:pPr>
            <w:r w:rsidRPr="004F0EE0">
              <w:t>Device</w:t>
            </w:r>
          </w:p>
        </w:tc>
        <w:tc>
          <w:tcPr>
            <w:tcW w:w="2880" w:type="dxa"/>
            <w:shd w:val="clear" w:color="auto" w:fill="DBE5F1" w:themeFill="accent1" w:themeFillTint="33"/>
            <w:vAlign w:val="center"/>
          </w:tcPr>
          <w:p w14:paraId="36622937" w14:textId="77777777" w:rsidR="00D01E35" w:rsidRPr="004F0EE0" w:rsidRDefault="00D01E35" w:rsidP="00D01E35">
            <w:pPr>
              <w:pStyle w:val="TableHeading"/>
            </w:pPr>
            <w:r w:rsidRPr="004F0EE0">
              <w:t>Interface</w:t>
            </w:r>
          </w:p>
        </w:tc>
        <w:tc>
          <w:tcPr>
            <w:tcW w:w="4242" w:type="dxa"/>
            <w:shd w:val="clear" w:color="auto" w:fill="DBE5F1" w:themeFill="accent1" w:themeFillTint="33"/>
            <w:vAlign w:val="center"/>
          </w:tcPr>
          <w:p w14:paraId="6ED4062F" w14:textId="77777777" w:rsidR="00D01E35" w:rsidRPr="004F0EE0" w:rsidRDefault="00D01E35" w:rsidP="00D01E35">
            <w:pPr>
              <w:pStyle w:val="TableHeading"/>
            </w:pPr>
            <w:r w:rsidRPr="004F0EE0">
              <w:t>IPv6 Address and Prefix Length</w:t>
            </w:r>
          </w:p>
        </w:tc>
      </w:tr>
      <w:tr w:rsidR="00D01E35" w:rsidRPr="007D6D0D" w14:paraId="2B43F6BF" w14:textId="77777777" w:rsidTr="00D01E35">
        <w:trPr>
          <w:cantSplit/>
          <w:jc w:val="center"/>
        </w:trPr>
        <w:tc>
          <w:tcPr>
            <w:tcW w:w="2967" w:type="dxa"/>
            <w:tcBorders>
              <w:bottom w:val="nil"/>
            </w:tcBorders>
            <w:vAlign w:val="center"/>
          </w:tcPr>
          <w:p w14:paraId="6EFCCC29" w14:textId="77777777" w:rsidR="00D01E35" w:rsidRPr="007D6D0D" w:rsidRDefault="00D01E35" w:rsidP="00B50338">
            <w:pPr>
              <w:pStyle w:val="TableText"/>
            </w:pPr>
            <w:r w:rsidRPr="007D6D0D">
              <w:t>IPv6-Edge</w:t>
            </w:r>
          </w:p>
        </w:tc>
        <w:tc>
          <w:tcPr>
            <w:tcW w:w="2880" w:type="dxa"/>
            <w:vAlign w:val="center"/>
          </w:tcPr>
          <w:p w14:paraId="733144EA" w14:textId="77777777" w:rsidR="00D01E35" w:rsidRPr="007D6D0D" w:rsidRDefault="00D01E35" w:rsidP="00B50338">
            <w:pPr>
              <w:pStyle w:val="TableText"/>
            </w:pPr>
            <w:r w:rsidRPr="007D6D0D">
              <w:t>S0/0/0</w:t>
            </w:r>
          </w:p>
        </w:tc>
        <w:tc>
          <w:tcPr>
            <w:tcW w:w="4242" w:type="dxa"/>
            <w:vAlign w:val="center"/>
          </w:tcPr>
          <w:p w14:paraId="442DC74F" w14:textId="77777777" w:rsidR="00D01E35" w:rsidRPr="007D6D0D" w:rsidRDefault="00D01E35" w:rsidP="00B50338">
            <w:pPr>
              <w:pStyle w:val="TableText"/>
              <w:rPr>
                <w:rStyle w:val="AnswerGray"/>
              </w:rPr>
            </w:pPr>
            <w:proofErr w:type="gramStart"/>
            <w:r w:rsidRPr="007D6D0D">
              <w:t>2001:</w:t>
            </w:r>
            <w:r>
              <w:t>DB8</w:t>
            </w:r>
            <w:r w:rsidRPr="007D6D0D">
              <w:t>:</w:t>
            </w:r>
            <w:r>
              <w:t>A001</w:t>
            </w:r>
            <w:proofErr w:type="gramEnd"/>
            <w:r>
              <w:t>:</w:t>
            </w:r>
            <w:r w:rsidRPr="007D6D0D">
              <w:t>6::1/64</w:t>
            </w:r>
          </w:p>
        </w:tc>
      </w:tr>
      <w:tr w:rsidR="00D01E35" w:rsidRPr="007D6D0D" w14:paraId="4B1358BF" w14:textId="77777777" w:rsidTr="00D01E35">
        <w:trPr>
          <w:cantSplit/>
          <w:jc w:val="center"/>
        </w:trPr>
        <w:tc>
          <w:tcPr>
            <w:tcW w:w="2967" w:type="dxa"/>
            <w:tcBorders>
              <w:top w:val="nil"/>
              <w:bottom w:val="nil"/>
            </w:tcBorders>
            <w:vAlign w:val="center"/>
          </w:tcPr>
          <w:p w14:paraId="695DB714" w14:textId="77777777" w:rsidR="00D01E35" w:rsidRPr="00927364" w:rsidRDefault="00D01E35" w:rsidP="00D01E35">
            <w:pPr>
              <w:pStyle w:val="ConfigWindow"/>
            </w:pPr>
            <w:r w:rsidRPr="00927364">
              <w:t>IPv6-Edge</w:t>
            </w:r>
          </w:p>
        </w:tc>
        <w:tc>
          <w:tcPr>
            <w:tcW w:w="2880" w:type="dxa"/>
            <w:vAlign w:val="center"/>
          </w:tcPr>
          <w:p w14:paraId="4B457539" w14:textId="77777777" w:rsidR="00D01E35" w:rsidRPr="007D6D0D" w:rsidRDefault="00D01E35" w:rsidP="00B50338">
            <w:pPr>
              <w:pStyle w:val="TableText"/>
            </w:pPr>
            <w:r w:rsidRPr="007D6D0D">
              <w:t>S0/0/1</w:t>
            </w:r>
          </w:p>
        </w:tc>
        <w:tc>
          <w:tcPr>
            <w:tcW w:w="4242" w:type="dxa"/>
            <w:vAlign w:val="center"/>
          </w:tcPr>
          <w:p w14:paraId="42AEE852" w14:textId="77777777" w:rsidR="00D01E35" w:rsidRPr="007D6D0D" w:rsidRDefault="00D01E35" w:rsidP="00B50338">
            <w:pPr>
              <w:pStyle w:val="TableText"/>
              <w:rPr>
                <w:rStyle w:val="AnswerGray"/>
              </w:rPr>
            </w:pPr>
            <w:proofErr w:type="gramStart"/>
            <w:r w:rsidRPr="007D6D0D">
              <w:t>2001:</w:t>
            </w:r>
            <w:r>
              <w:t>DB8</w:t>
            </w:r>
            <w:r w:rsidRPr="007D6D0D">
              <w:t>:</w:t>
            </w:r>
            <w:r>
              <w:t>A001</w:t>
            </w:r>
            <w:proofErr w:type="gramEnd"/>
            <w:r>
              <w:t>:</w:t>
            </w:r>
            <w:r w:rsidRPr="007D6D0D">
              <w:t>7::1/64</w:t>
            </w:r>
          </w:p>
        </w:tc>
      </w:tr>
      <w:tr w:rsidR="00D01E35" w:rsidRPr="007D6D0D" w14:paraId="11C8F328" w14:textId="77777777" w:rsidTr="00D01E35">
        <w:trPr>
          <w:cantSplit/>
          <w:jc w:val="center"/>
        </w:trPr>
        <w:tc>
          <w:tcPr>
            <w:tcW w:w="2967" w:type="dxa"/>
            <w:tcBorders>
              <w:top w:val="nil"/>
            </w:tcBorders>
            <w:vAlign w:val="center"/>
          </w:tcPr>
          <w:p w14:paraId="404071C0" w14:textId="77777777" w:rsidR="00D01E35" w:rsidRPr="00927364" w:rsidRDefault="00D01E35" w:rsidP="00D01E35">
            <w:pPr>
              <w:pStyle w:val="ConfigWindow"/>
            </w:pPr>
            <w:r w:rsidRPr="00927364">
              <w:t>IPv6-Edge</w:t>
            </w:r>
          </w:p>
        </w:tc>
        <w:tc>
          <w:tcPr>
            <w:tcW w:w="2880" w:type="dxa"/>
            <w:vAlign w:val="center"/>
          </w:tcPr>
          <w:p w14:paraId="0358AED7" w14:textId="77777777" w:rsidR="00D01E35" w:rsidRPr="007D6D0D" w:rsidRDefault="00D01E35" w:rsidP="00B50338">
            <w:pPr>
              <w:pStyle w:val="TableText"/>
            </w:pPr>
            <w:r w:rsidRPr="007D6D0D">
              <w:t>S0/1/0</w:t>
            </w:r>
          </w:p>
        </w:tc>
        <w:tc>
          <w:tcPr>
            <w:tcW w:w="4242" w:type="dxa"/>
            <w:vAlign w:val="center"/>
          </w:tcPr>
          <w:p w14:paraId="7C382AA5" w14:textId="77777777" w:rsidR="00D01E35" w:rsidRPr="007D6D0D" w:rsidRDefault="00D01E35" w:rsidP="00B50338">
            <w:pPr>
              <w:pStyle w:val="TableText"/>
              <w:rPr>
                <w:rStyle w:val="AnswerGray"/>
              </w:rPr>
            </w:pPr>
            <w:r w:rsidRPr="007D6D0D">
              <w:t>2001:</w:t>
            </w:r>
            <w:r>
              <w:t>DB</w:t>
            </w:r>
            <w:proofErr w:type="gramStart"/>
            <w:r>
              <w:t>8</w:t>
            </w:r>
            <w:r w:rsidRPr="007D6D0D">
              <w:t>:</w:t>
            </w:r>
            <w:r>
              <w:t>CAFE</w:t>
            </w:r>
            <w:proofErr w:type="gramEnd"/>
            <w:r>
              <w:t>:1</w:t>
            </w:r>
            <w:r w:rsidRPr="007D6D0D">
              <w:t>::</w:t>
            </w:r>
            <w:r>
              <w:t>2</w:t>
            </w:r>
            <w:r w:rsidRPr="007D6D0D">
              <w:t>/64</w:t>
            </w:r>
          </w:p>
        </w:tc>
      </w:tr>
      <w:tr w:rsidR="00D01E35" w:rsidRPr="007D6D0D" w14:paraId="79E467D3" w14:textId="77777777" w:rsidTr="00D01E35">
        <w:trPr>
          <w:cantSplit/>
          <w:jc w:val="center"/>
        </w:trPr>
        <w:tc>
          <w:tcPr>
            <w:tcW w:w="2967" w:type="dxa"/>
            <w:vAlign w:val="center"/>
          </w:tcPr>
          <w:p w14:paraId="6524F8B5" w14:textId="77777777" w:rsidR="00D01E35" w:rsidRPr="007D6D0D" w:rsidRDefault="00D01E35" w:rsidP="00B50338">
            <w:pPr>
              <w:pStyle w:val="TableText"/>
            </w:pPr>
            <w:r w:rsidRPr="007D6D0D">
              <w:t>R3</w:t>
            </w:r>
          </w:p>
        </w:tc>
        <w:tc>
          <w:tcPr>
            <w:tcW w:w="2880" w:type="dxa"/>
            <w:vAlign w:val="center"/>
          </w:tcPr>
          <w:p w14:paraId="566613EA" w14:textId="77777777" w:rsidR="00D01E35" w:rsidRPr="007D6D0D" w:rsidRDefault="00D01E35" w:rsidP="00B50338">
            <w:pPr>
              <w:pStyle w:val="TableText"/>
            </w:pPr>
            <w:r w:rsidRPr="007D6D0D">
              <w:t>S0/0/0</w:t>
            </w:r>
          </w:p>
        </w:tc>
        <w:tc>
          <w:tcPr>
            <w:tcW w:w="4242" w:type="dxa"/>
            <w:vAlign w:val="center"/>
          </w:tcPr>
          <w:p w14:paraId="2516E1E2" w14:textId="77777777" w:rsidR="00D01E35" w:rsidRPr="007D6D0D" w:rsidRDefault="00D01E35" w:rsidP="00B50338">
            <w:pPr>
              <w:pStyle w:val="TableText"/>
              <w:rPr>
                <w:rStyle w:val="AnswerGray"/>
              </w:rPr>
            </w:pPr>
            <w:proofErr w:type="gramStart"/>
            <w:r w:rsidRPr="007D6D0D">
              <w:t>2001:</w:t>
            </w:r>
            <w:r>
              <w:t>DB8</w:t>
            </w:r>
            <w:r w:rsidRPr="007D6D0D">
              <w:t>:</w:t>
            </w:r>
            <w:r>
              <w:t>A001</w:t>
            </w:r>
            <w:proofErr w:type="gramEnd"/>
            <w:r>
              <w:t>:</w:t>
            </w:r>
            <w:r w:rsidRPr="007D6D0D">
              <w:t>7::2/64</w:t>
            </w:r>
          </w:p>
        </w:tc>
      </w:tr>
      <w:tr w:rsidR="00D01E35" w:rsidRPr="007D6D0D" w14:paraId="23D7EEC5" w14:textId="77777777" w:rsidTr="00D01E35">
        <w:trPr>
          <w:cantSplit/>
          <w:jc w:val="center"/>
        </w:trPr>
        <w:tc>
          <w:tcPr>
            <w:tcW w:w="2967" w:type="dxa"/>
            <w:vAlign w:val="center"/>
          </w:tcPr>
          <w:p w14:paraId="4A7009DB" w14:textId="77777777" w:rsidR="00D01E35" w:rsidRPr="007D6D0D" w:rsidRDefault="00D01E35" w:rsidP="00B50338">
            <w:pPr>
              <w:pStyle w:val="TableText"/>
            </w:pPr>
            <w:r w:rsidRPr="007D6D0D">
              <w:t>R4</w:t>
            </w:r>
          </w:p>
        </w:tc>
        <w:tc>
          <w:tcPr>
            <w:tcW w:w="2880" w:type="dxa"/>
            <w:vAlign w:val="center"/>
          </w:tcPr>
          <w:p w14:paraId="4736E84E" w14:textId="77777777" w:rsidR="00D01E35" w:rsidRPr="007D6D0D" w:rsidRDefault="00D01E35" w:rsidP="00B50338">
            <w:pPr>
              <w:pStyle w:val="TableText"/>
            </w:pPr>
            <w:r w:rsidRPr="007D6D0D">
              <w:t>S0/0/1</w:t>
            </w:r>
          </w:p>
        </w:tc>
        <w:tc>
          <w:tcPr>
            <w:tcW w:w="4242" w:type="dxa"/>
            <w:vAlign w:val="center"/>
          </w:tcPr>
          <w:p w14:paraId="207AD8B2" w14:textId="77777777" w:rsidR="00D01E35" w:rsidRPr="007D6D0D" w:rsidRDefault="00D01E35" w:rsidP="00B50338">
            <w:pPr>
              <w:pStyle w:val="TableText"/>
              <w:rPr>
                <w:rStyle w:val="AnswerGray"/>
              </w:rPr>
            </w:pPr>
            <w:proofErr w:type="gramStart"/>
            <w:r w:rsidRPr="007D6D0D">
              <w:t>2001:</w:t>
            </w:r>
            <w:r>
              <w:t>DB8</w:t>
            </w:r>
            <w:r w:rsidRPr="007D6D0D">
              <w:t>:</w:t>
            </w:r>
            <w:r>
              <w:t>A001</w:t>
            </w:r>
            <w:proofErr w:type="gramEnd"/>
            <w:r>
              <w:t>:</w:t>
            </w:r>
            <w:r w:rsidRPr="007D6D0D">
              <w:t>6::2/64</w:t>
            </w:r>
          </w:p>
        </w:tc>
      </w:tr>
      <w:tr w:rsidR="00D01E35" w:rsidRPr="007D6D0D" w14:paraId="03C05187" w14:textId="77777777" w:rsidTr="00D01E35">
        <w:trPr>
          <w:cantSplit/>
          <w:jc w:val="center"/>
        </w:trPr>
        <w:tc>
          <w:tcPr>
            <w:tcW w:w="2967" w:type="dxa"/>
            <w:vAlign w:val="center"/>
          </w:tcPr>
          <w:p w14:paraId="2DEFC7B2" w14:textId="77777777" w:rsidR="00D01E35" w:rsidRPr="007D6D0D" w:rsidRDefault="00D01E35" w:rsidP="00B50338">
            <w:pPr>
              <w:pStyle w:val="TableText"/>
            </w:pPr>
            <w:r>
              <w:t>IPv6 Server</w:t>
            </w:r>
          </w:p>
        </w:tc>
        <w:tc>
          <w:tcPr>
            <w:tcW w:w="2880" w:type="dxa"/>
            <w:vAlign w:val="center"/>
          </w:tcPr>
          <w:p w14:paraId="62CCC01E" w14:textId="77777777" w:rsidR="00D01E35" w:rsidRPr="007D6D0D" w:rsidRDefault="00D01E35" w:rsidP="00B50338">
            <w:pPr>
              <w:pStyle w:val="TableText"/>
            </w:pPr>
            <w:r>
              <w:t>NIC</w:t>
            </w:r>
          </w:p>
        </w:tc>
        <w:tc>
          <w:tcPr>
            <w:tcW w:w="4242" w:type="dxa"/>
            <w:vAlign w:val="center"/>
          </w:tcPr>
          <w:p w14:paraId="63F33189" w14:textId="77777777" w:rsidR="00D01E35" w:rsidRPr="007D6D0D" w:rsidRDefault="00D01E35" w:rsidP="00B50338">
            <w:pPr>
              <w:pStyle w:val="TableText"/>
            </w:pPr>
            <w:r>
              <w:t>2001:DB</w:t>
            </w:r>
            <w:proofErr w:type="gramStart"/>
            <w:r>
              <w:t>8:CAFE</w:t>
            </w:r>
            <w:proofErr w:type="gramEnd"/>
            <w:r>
              <w:t>:1000::A/64</w:t>
            </w:r>
          </w:p>
        </w:tc>
      </w:tr>
    </w:tbl>
    <w:p w14:paraId="04046C15" w14:textId="77777777" w:rsidR="00D01E35" w:rsidRPr="00D01E35" w:rsidRDefault="00D01E35" w:rsidP="00D01E35">
      <w:pPr>
        <w:pStyle w:val="Heading1"/>
      </w:pPr>
      <w:r>
        <w:t>Scenario</w:t>
      </w:r>
    </w:p>
    <w:p w14:paraId="38B31268" w14:textId="77777777" w:rsidR="00D01E35" w:rsidRDefault="00D01E35" w:rsidP="00D01E35">
      <w:pPr>
        <w:pStyle w:val="BodyTextL25"/>
      </w:pPr>
      <w:r>
        <w:t>In this activity, you must implement EIGRP for IPv4 and IPv6 on two separate networks. Your task includes enabling EIGRP, assigning router IDs, changing the hello timers, and limiting EIGRP advertisements.</w:t>
      </w:r>
    </w:p>
    <w:p w14:paraId="639EEA5E" w14:textId="77777777" w:rsidR="00D70F52" w:rsidRDefault="00D70F52" w:rsidP="00D452F4">
      <w:pPr>
        <w:pStyle w:val="Heading1"/>
      </w:pPr>
      <w:r>
        <w:lastRenderedPageBreak/>
        <w:t>Instructions</w:t>
      </w:r>
    </w:p>
    <w:p w14:paraId="62920252" w14:textId="77777777" w:rsidR="00D778DF" w:rsidRDefault="00D70F52" w:rsidP="00D452F4">
      <w:pPr>
        <w:pStyle w:val="Heading1"/>
      </w:pPr>
      <w:r>
        <w:t>Requirements</w:t>
      </w:r>
    </w:p>
    <w:p w14:paraId="166FEC64" w14:textId="77777777" w:rsidR="00D70F52" w:rsidRPr="00D70F52" w:rsidRDefault="00D70F52" w:rsidP="00D70F52">
      <w:pPr>
        <w:pStyle w:val="BodyTextL25Bold"/>
      </w:pPr>
      <w:r w:rsidRPr="00D70F52">
        <w:t>EIGRP for IPv4</w:t>
      </w:r>
    </w:p>
    <w:p w14:paraId="5ECC81AE" w14:textId="77777777" w:rsidR="00D70F52" w:rsidRDefault="00D70F52" w:rsidP="00D70F52">
      <w:pPr>
        <w:pStyle w:val="Bulletlevel1"/>
        <w:numPr>
          <w:ilvl w:val="0"/>
          <w:numId w:val="10"/>
        </w:numPr>
        <w:spacing w:before="60" w:after="60" w:line="276" w:lineRule="auto"/>
      </w:pPr>
      <w:r>
        <w:t>Implement EIGRP on IPv4-enabled routers using Autonomous System 1.</w:t>
      </w:r>
    </w:p>
    <w:p w14:paraId="6697E9BE" w14:textId="77777777" w:rsidR="00D70F52" w:rsidRDefault="00D70F52" w:rsidP="00D70F52">
      <w:pPr>
        <w:pStyle w:val="Bulletlevel2"/>
      </w:pPr>
      <w:r>
        <w:t>Use a single classful network address to advertise the loopback interfaces.</w:t>
      </w:r>
    </w:p>
    <w:p w14:paraId="6CEF0FB0" w14:textId="77777777" w:rsidR="00D70F52" w:rsidRDefault="00D70F52" w:rsidP="00D70F52">
      <w:pPr>
        <w:pStyle w:val="Bulletlevel2"/>
      </w:pPr>
      <w:r>
        <w:t xml:space="preserve">Use the wildcard mask to advertise the /30 networks between </w:t>
      </w:r>
      <w:r w:rsidRPr="00D417E0">
        <w:rPr>
          <w:b/>
        </w:rPr>
        <w:t>R1</w:t>
      </w:r>
      <w:r>
        <w:t xml:space="preserve">, </w:t>
      </w:r>
      <w:r w:rsidRPr="00D417E0">
        <w:rPr>
          <w:b/>
        </w:rPr>
        <w:t>R2</w:t>
      </w:r>
      <w:r>
        <w:t xml:space="preserve"> and </w:t>
      </w:r>
      <w:r>
        <w:rPr>
          <w:b/>
        </w:rPr>
        <w:t>IPv4-Edge</w:t>
      </w:r>
      <w:r>
        <w:t>.</w:t>
      </w:r>
    </w:p>
    <w:p w14:paraId="2A39C1D5" w14:textId="77777777" w:rsidR="00D70F52" w:rsidRDefault="00D70F52" w:rsidP="00D70F52">
      <w:pPr>
        <w:pStyle w:val="Bulletlevel2"/>
      </w:pPr>
      <w:r w:rsidRPr="00FC342F">
        <w:t>Us</w:t>
      </w:r>
      <w:r>
        <w:t xml:space="preserve">e the </w:t>
      </w:r>
      <w:r w:rsidRPr="008D40D9">
        <w:rPr>
          <w:b/>
        </w:rPr>
        <w:t>default</w:t>
      </w:r>
      <w:r>
        <w:t xml:space="preserve"> passive interface method and only allow EIGRP upd</w:t>
      </w:r>
      <w:r w:rsidRPr="00FC342F">
        <w:t>a</w:t>
      </w:r>
      <w:r>
        <w:t>tes out the active EIGRP serial interfaces.</w:t>
      </w:r>
    </w:p>
    <w:p w14:paraId="04CDDBA1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R1(config)# </w:t>
      </w:r>
      <w:r w:rsidRPr="006662C6">
        <w:rPr>
          <w:rStyle w:val="DevConfigGray"/>
          <w:b/>
          <w:color w:val="EE0000"/>
          <w:shd w:val="clear" w:color="auto" w:fill="auto"/>
        </w:rPr>
        <w:t xml:space="preserve">router </w:t>
      </w:r>
      <w:proofErr w:type="spellStart"/>
      <w:r w:rsidRPr="006662C6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6662C6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686F5B65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R1(config-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passive-interface default</w:t>
      </w:r>
    </w:p>
    <w:p w14:paraId="13121C78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R1(config-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no passive-interface Serial0/0/0</w:t>
      </w:r>
    </w:p>
    <w:p w14:paraId="38DAD4DA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R1(config-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network 172.31.0.0</w:t>
      </w:r>
    </w:p>
    <w:p w14:paraId="3E247DF2" w14:textId="77777777" w:rsidR="00D70F52" w:rsidRPr="00D70F52" w:rsidRDefault="00D70F52" w:rsidP="00D70F52">
      <w:pPr>
        <w:pStyle w:val="CMDRed"/>
      </w:pPr>
    </w:p>
    <w:p w14:paraId="1900831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R2(config)# </w:t>
      </w:r>
      <w:r w:rsidRPr="006662C6">
        <w:rPr>
          <w:rStyle w:val="DevConfigGray"/>
          <w:b/>
          <w:color w:val="EE0000"/>
          <w:shd w:val="clear" w:color="auto" w:fill="auto"/>
        </w:rPr>
        <w:t xml:space="preserve">router </w:t>
      </w:r>
      <w:proofErr w:type="spellStart"/>
      <w:r w:rsidRPr="006662C6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6662C6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43B1921F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R2(config-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passive-interface default</w:t>
      </w:r>
    </w:p>
    <w:p w14:paraId="0E3F92C5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R2(config-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no passive-interface Serial0/0/1</w:t>
      </w:r>
    </w:p>
    <w:p w14:paraId="37EE4B6F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R2(config-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network 10.0.0.0</w:t>
      </w:r>
    </w:p>
    <w:p w14:paraId="4BD0C02F" w14:textId="77777777" w:rsidR="00D70F52" w:rsidRPr="00D70F52" w:rsidRDefault="00D70F52" w:rsidP="00D70F52">
      <w:pPr>
        <w:pStyle w:val="CMDRed"/>
      </w:pPr>
    </w:p>
    <w:p w14:paraId="2269A344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IPv4-Edge(config)# </w:t>
      </w:r>
      <w:r w:rsidRPr="006662C6">
        <w:rPr>
          <w:rStyle w:val="DevConfigGray"/>
          <w:b/>
          <w:color w:val="EE0000"/>
          <w:shd w:val="clear" w:color="auto" w:fill="auto"/>
        </w:rPr>
        <w:t xml:space="preserve">router </w:t>
      </w:r>
      <w:proofErr w:type="spellStart"/>
      <w:r w:rsidRPr="006662C6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6662C6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49A9398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passive-interface default</w:t>
      </w:r>
    </w:p>
    <w:p w14:paraId="7C10B101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no passive-interface Serial0/0/0</w:t>
      </w:r>
    </w:p>
    <w:p w14:paraId="27635FB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no passive-interface Serial0/0/1</w:t>
      </w:r>
    </w:p>
    <w:p w14:paraId="2A5B95C5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network 172.31.6.0 0.0.0.3</w:t>
      </w:r>
    </w:p>
    <w:p w14:paraId="168D7971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router)#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6662C6">
        <w:rPr>
          <w:rStyle w:val="DevConfigGray"/>
          <w:b/>
          <w:color w:val="EE0000"/>
          <w:shd w:val="clear" w:color="auto" w:fill="auto"/>
        </w:rPr>
        <w:t>network 10.10.8.0 0.0.0.3</w:t>
      </w:r>
    </w:p>
    <w:p w14:paraId="4C78937B" w14:textId="77777777" w:rsidR="00D70F52" w:rsidRDefault="00D70F52" w:rsidP="00D70F52">
      <w:pPr>
        <w:pStyle w:val="Bulletlevel1"/>
      </w:pPr>
      <w:r>
        <w:t xml:space="preserve">Configure a directly attached default route on </w:t>
      </w:r>
      <w:r w:rsidRPr="00987908">
        <w:rPr>
          <w:b/>
        </w:rPr>
        <w:t>IPv4-Edge</w:t>
      </w:r>
      <w:r>
        <w:t xml:space="preserve"> and propagate it in EIGRP updates.</w:t>
      </w:r>
    </w:p>
    <w:p w14:paraId="48BEAEB3" w14:textId="77777777" w:rsidR="00D70F52" w:rsidRPr="00D70F52" w:rsidRDefault="00D70F52" w:rsidP="00D70F52">
      <w:pPr>
        <w:pStyle w:val="CMDRed"/>
      </w:pPr>
      <w:r w:rsidRPr="00D70F52">
        <w:t xml:space="preserve">IPv4-Edge(config)# </w:t>
      </w:r>
      <w:proofErr w:type="spellStart"/>
      <w:r w:rsidRPr="00D94931">
        <w:rPr>
          <w:b/>
          <w:bCs/>
        </w:rPr>
        <w:t>ip</w:t>
      </w:r>
      <w:proofErr w:type="spellEnd"/>
      <w:r w:rsidRPr="00D94931">
        <w:rPr>
          <w:b/>
          <w:bCs/>
        </w:rPr>
        <w:t xml:space="preserve"> route 0.0.0.0 0.0.0.0 Serial0/1/0</w:t>
      </w:r>
    </w:p>
    <w:p w14:paraId="5640DAC6" w14:textId="77777777" w:rsidR="00D70F52" w:rsidRPr="00D70F52" w:rsidRDefault="00D70F52" w:rsidP="00D70F52">
      <w:pPr>
        <w:pStyle w:val="CMDRed"/>
      </w:pPr>
      <w:r w:rsidRPr="00D70F52">
        <w:t xml:space="preserve">IPv4-Edge(config)# </w:t>
      </w:r>
      <w:r w:rsidRPr="00D94931">
        <w:rPr>
          <w:b/>
          <w:bCs/>
        </w:rPr>
        <w:t xml:space="preserve">router </w:t>
      </w:r>
      <w:proofErr w:type="spellStart"/>
      <w:r w:rsidRPr="00D94931">
        <w:rPr>
          <w:b/>
          <w:bCs/>
        </w:rPr>
        <w:t>eigrp</w:t>
      </w:r>
      <w:proofErr w:type="spellEnd"/>
      <w:r w:rsidRPr="00D94931">
        <w:rPr>
          <w:b/>
          <w:bCs/>
        </w:rPr>
        <w:t xml:space="preserve"> 1</w:t>
      </w:r>
    </w:p>
    <w:p w14:paraId="1115BE4A" w14:textId="77777777" w:rsidR="00D70F52" w:rsidRPr="00D70F52" w:rsidRDefault="00D70F52" w:rsidP="00D70F52">
      <w:pPr>
        <w:pStyle w:val="CMDRed"/>
      </w:pPr>
      <w:r w:rsidRPr="00D70F52">
        <w:t>IPv4-Edge(config-</w:t>
      </w:r>
      <w:proofErr w:type="gramStart"/>
      <w:r w:rsidRPr="00D70F52">
        <w:t>router)#</w:t>
      </w:r>
      <w:proofErr w:type="gramEnd"/>
      <w:r w:rsidRPr="00D70F52">
        <w:t xml:space="preserve"> </w:t>
      </w:r>
      <w:r w:rsidRPr="00D94931">
        <w:rPr>
          <w:b/>
          <w:bCs/>
        </w:rPr>
        <w:t>redistribute static</w:t>
      </w:r>
    </w:p>
    <w:p w14:paraId="0A31E6FE" w14:textId="77777777" w:rsidR="00D70F52" w:rsidRDefault="00D70F52" w:rsidP="00D70F52">
      <w:pPr>
        <w:pStyle w:val="Bulletlevel1"/>
      </w:pPr>
      <w:r>
        <w:t xml:space="preserve">Configure the serial interfaces between </w:t>
      </w:r>
      <w:r w:rsidRPr="006E04FE">
        <w:rPr>
          <w:b/>
        </w:rPr>
        <w:t>R1</w:t>
      </w:r>
      <w:r>
        <w:t xml:space="preserve">, </w:t>
      </w:r>
      <w:r w:rsidRPr="006E04FE">
        <w:rPr>
          <w:b/>
        </w:rPr>
        <w:t>R2</w:t>
      </w:r>
      <w:r>
        <w:t xml:space="preserve"> and </w:t>
      </w:r>
      <w:r w:rsidRPr="006E04FE">
        <w:rPr>
          <w:b/>
        </w:rPr>
        <w:t>IPv4-Edge</w:t>
      </w:r>
      <w:r>
        <w:t xml:space="preserve"> to send hellos every 10 seconds.</w:t>
      </w:r>
    </w:p>
    <w:p w14:paraId="3777440A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R1(config)# </w:t>
      </w:r>
      <w:r w:rsidRPr="00D94931">
        <w:rPr>
          <w:rStyle w:val="DevConfigGray"/>
          <w:b/>
          <w:color w:val="EE0000"/>
          <w:shd w:val="clear" w:color="auto" w:fill="auto"/>
        </w:rPr>
        <w:t>interface s0/0/0</w:t>
      </w:r>
    </w:p>
    <w:p w14:paraId="7579FC1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R1(config-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ip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hello-interval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1 10</w:t>
      </w:r>
    </w:p>
    <w:p w14:paraId="63C8CAA1" w14:textId="77777777" w:rsidR="00D70F52" w:rsidRPr="00D70F52" w:rsidRDefault="00D70F52" w:rsidP="00D70F52">
      <w:pPr>
        <w:pStyle w:val="CMDRed"/>
      </w:pPr>
    </w:p>
    <w:p w14:paraId="29127F65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R2(config)# </w:t>
      </w:r>
      <w:r w:rsidRPr="00D94931">
        <w:rPr>
          <w:rStyle w:val="DevConfigGray"/>
          <w:b/>
          <w:color w:val="EE0000"/>
          <w:shd w:val="clear" w:color="auto" w:fill="auto"/>
        </w:rPr>
        <w:t>interface s0/0/1</w:t>
      </w:r>
    </w:p>
    <w:p w14:paraId="45AE17AA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R2(config-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ip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hello-interval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1 10</w:t>
      </w:r>
    </w:p>
    <w:p w14:paraId="42CEA3A8" w14:textId="77777777" w:rsidR="00D70F52" w:rsidRPr="00D70F52" w:rsidRDefault="00D70F52" w:rsidP="00D70F52">
      <w:pPr>
        <w:pStyle w:val="CMDRed"/>
      </w:pPr>
    </w:p>
    <w:p w14:paraId="0C694824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IPv4-Edge(config)# </w:t>
      </w:r>
      <w:r w:rsidRPr="00D94931">
        <w:rPr>
          <w:rStyle w:val="DevConfigGray"/>
          <w:b/>
          <w:color w:val="EE0000"/>
          <w:shd w:val="clear" w:color="auto" w:fill="auto"/>
        </w:rPr>
        <w:t>interface s0/0/0</w:t>
      </w:r>
    </w:p>
    <w:p w14:paraId="3E0133F7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ip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hello-interval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1 10</w:t>
      </w:r>
    </w:p>
    <w:p w14:paraId="4F336EFC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s0/0/1</w:t>
      </w:r>
    </w:p>
    <w:p w14:paraId="033594BD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IPv4-Edge(config-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ip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hello-interval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1 10</w:t>
      </w:r>
    </w:p>
    <w:p w14:paraId="3997CC4F" w14:textId="77777777" w:rsidR="00D70F52" w:rsidRDefault="00D70F52" w:rsidP="00D70F52">
      <w:pPr>
        <w:pStyle w:val="Bulletlevel1"/>
      </w:pPr>
      <w:r>
        <w:rPr>
          <w:b/>
        </w:rPr>
        <w:t xml:space="preserve">R1 </w:t>
      </w:r>
      <w:r>
        <w:t xml:space="preserve">and </w:t>
      </w:r>
      <w:r>
        <w:rPr>
          <w:b/>
        </w:rPr>
        <w:t xml:space="preserve">R2 </w:t>
      </w:r>
      <w:r>
        <w:t>should have a default route in the routing table</w:t>
      </w:r>
      <w:r w:rsidRPr="00D42A31">
        <w:t xml:space="preserve"> (D*EX)</w:t>
      </w:r>
      <w:r>
        <w:t>.</w:t>
      </w:r>
    </w:p>
    <w:p w14:paraId="0F85CEA4" w14:textId="77777777" w:rsidR="00D70F52" w:rsidRDefault="00D70F52" w:rsidP="00D70F52">
      <w:pPr>
        <w:pStyle w:val="Bulletlevel1"/>
      </w:pPr>
      <w:r>
        <w:lastRenderedPageBreak/>
        <w:t xml:space="preserve">Verify </w:t>
      </w:r>
      <w:r w:rsidRPr="006E04FE">
        <w:rPr>
          <w:b/>
        </w:rPr>
        <w:t>R1</w:t>
      </w:r>
      <w:r>
        <w:t xml:space="preserve"> and </w:t>
      </w:r>
      <w:r w:rsidRPr="006E04FE">
        <w:rPr>
          <w:b/>
        </w:rPr>
        <w:t>R2</w:t>
      </w:r>
      <w:r>
        <w:t xml:space="preserve"> can ping the </w:t>
      </w:r>
      <w:r w:rsidRPr="006E04FE">
        <w:rPr>
          <w:b/>
        </w:rPr>
        <w:t>IPv4 Server</w:t>
      </w:r>
      <w:r>
        <w:t xml:space="preserve">. </w:t>
      </w:r>
      <w:r w:rsidRPr="006E04FE">
        <w:rPr>
          <w:b/>
        </w:rPr>
        <w:t>IPv4 Server</w:t>
      </w:r>
      <w:r>
        <w:t xml:space="preserve"> should also be able to ping every loopback address on </w:t>
      </w:r>
      <w:r w:rsidRPr="006E04FE">
        <w:rPr>
          <w:b/>
        </w:rPr>
        <w:t>R1</w:t>
      </w:r>
      <w:r>
        <w:t xml:space="preserve"> and </w:t>
      </w:r>
      <w:r w:rsidRPr="006E04FE">
        <w:rPr>
          <w:b/>
        </w:rPr>
        <w:t>R2</w:t>
      </w:r>
      <w:r>
        <w:t>.</w:t>
      </w:r>
    </w:p>
    <w:p w14:paraId="1B552F30" w14:textId="77777777" w:rsidR="00D70F52" w:rsidRDefault="00D70F52" w:rsidP="00D70F52">
      <w:pPr>
        <w:pStyle w:val="BodyTextL25Bold"/>
      </w:pPr>
      <w:r>
        <w:t>EIGRP for IPv6</w:t>
      </w:r>
    </w:p>
    <w:p w14:paraId="2E001476" w14:textId="77777777" w:rsidR="00D70F52" w:rsidRDefault="00D70F52" w:rsidP="00D70F52">
      <w:pPr>
        <w:pStyle w:val="Bulletlevel1"/>
      </w:pPr>
      <w:r>
        <w:t>Implement EIGRP for IPv6 on the IPv6-enabled routers using Autonomous System 1.</w:t>
      </w:r>
    </w:p>
    <w:p w14:paraId="541DCC68" w14:textId="77777777" w:rsidR="00D70F52" w:rsidRDefault="00D70F52" w:rsidP="00D70F52">
      <w:pPr>
        <w:pStyle w:val="Bulletlevel2"/>
      </w:pPr>
      <w:r>
        <w:t xml:space="preserve">Assign </w:t>
      </w:r>
      <w:r w:rsidRPr="006E04FE">
        <w:rPr>
          <w:b/>
        </w:rPr>
        <w:t>IPv6-Edge</w:t>
      </w:r>
      <w:r>
        <w:t xml:space="preserve"> with the router ID of 1.1.1.1 </w:t>
      </w:r>
    </w:p>
    <w:p w14:paraId="16378DF2" w14:textId="77777777" w:rsidR="00D70F52" w:rsidRDefault="00D70F52" w:rsidP="00D70F52">
      <w:pPr>
        <w:pStyle w:val="Bulletlevel2"/>
      </w:pPr>
      <w:r>
        <w:t xml:space="preserve">Assign </w:t>
      </w:r>
      <w:r w:rsidRPr="006E04FE">
        <w:rPr>
          <w:b/>
        </w:rPr>
        <w:t>R3</w:t>
      </w:r>
      <w:r>
        <w:t xml:space="preserve"> with the router ID of 3.3.3.3</w:t>
      </w:r>
    </w:p>
    <w:p w14:paraId="6C4D406C" w14:textId="77777777" w:rsidR="00D70F52" w:rsidRDefault="00D70F52" w:rsidP="00D70F52">
      <w:pPr>
        <w:pStyle w:val="Bulletlevel2"/>
      </w:pPr>
      <w:r>
        <w:t xml:space="preserve">Assign </w:t>
      </w:r>
      <w:r w:rsidRPr="006E04FE">
        <w:rPr>
          <w:b/>
        </w:rPr>
        <w:t>R4</w:t>
      </w:r>
      <w:r>
        <w:t xml:space="preserve"> with the router ID of 4.4.4.4</w:t>
      </w:r>
    </w:p>
    <w:p w14:paraId="6AAD6252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IPv6-Edge(config)# </w:t>
      </w:r>
      <w:r w:rsidRPr="006662C6">
        <w:rPr>
          <w:rStyle w:val="DevConfigGray"/>
          <w:b/>
          <w:color w:val="EE0000"/>
          <w:shd w:val="clear" w:color="auto" w:fill="auto"/>
        </w:rPr>
        <w:t>ipv6 unicast-routing</w:t>
      </w:r>
    </w:p>
    <w:p w14:paraId="18A1E3FE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IPv6-Edge(config)#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router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15B458F3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router-id 1.1.1.1</w:t>
      </w:r>
    </w:p>
    <w:p w14:paraId="42C5154E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no shutdown</w:t>
      </w:r>
    </w:p>
    <w:p w14:paraId="1DCF1F90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Serial0/0/0</w:t>
      </w:r>
    </w:p>
    <w:p w14:paraId="2DFAA311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034E8F28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Serial0/0/1</w:t>
      </w:r>
    </w:p>
    <w:p w14:paraId="77D6AC0C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01934340" w14:textId="77777777" w:rsidR="00D70F52" w:rsidRPr="00D70F52" w:rsidRDefault="00D70F52" w:rsidP="00D70F52">
      <w:pPr>
        <w:pStyle w:val="CMDRed"/>
      </w:pPr>
    </w:p>
    <w:p w14:paraId="09878E3F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R3(config)#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gramStart"/>
      <w:r w:rsidRPr="00D94931">
        <w:rPr>
          <w:rStyle w:val="DevConfigGray"/>
          <w:b/>
          <w:color w:val="EE0000"/>
          <w:shd w:val="clear" w:color="auto" w:fill="auto"/>
        </w:rPr>
        <w:t>unicast-routing</w:t>
      </w:r>
      <w:proofErr w:type="gramEnd"/>
    </w:p>
    <w:p w14:paraId="3068CFDF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R3(config)#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router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3FFB59D8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router-id 3.3.3.3</w:t>
      </w:r>
    </w:p>
    <w:p w14:paraId="28B27BAA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no shutdown</w:t>
      </w:r>
    </w:p>
    <w:p w14:paraId="623EEFCA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Loopback0</w:t>
      </w:r>
    </w:p>
    <w:p w14:paraId="2381F9B7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4C55B972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Loopback1</w:t>
      </w:r>
    </w:p>
    <w:p w14:paraId="0FB82DB3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27BDD2FE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Loopback2</w:t>
      </w:r>
    </w:p>
    <w:p w14:paraId="38541F22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0E3B326C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Loopback3</w:t>
      </w:r>
    </w:p>
    <w:p w14:paraId="100A0F43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bCs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6CF82F64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Serial0/0/0</w:t>
      </w:r>
    </w:p>
    <w:p w14:paraId="083EF60F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R3(config-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7272521F" w14:textId="77777777" w:rsidR="00D70F52" w:rsidRPr="00D70F52" w:rsidRDefault="00D70F52" w:rsidP="00D70F52">
      <w:pPr>
        <w:pStyle w:val="CMDRed"/>
      </w:pPr>
    </w:p>
    <w:p w14:paraId="26C563B4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R4(config)#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gramStart"/>
      <w:r w:rsidRPr="00D94931">
        <w:rPr>
          <w:rStyle w:val="DevConfigGray"/>
          <w:b/>
          <w:color w:val="EE0000"/>
          <w:shd w:val="clear" w:color="auto" w:fill="auto"/>
        </w:rPr>
        <w:t>unicast-routing</w:t>
      </w:r>
      <w:proofErr w:type="gramEnd"/>
    </w:p>
    <w:p w14:paraId="7D8EAE5A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R4(config)#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router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65C3BB3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router-id 4.4.4.4</w:t>
      </w:r>
    </w:p>
    <w:p w14:paraId="20F2050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no shutdown</w:t>
      </w:r>
    </w:p>
    <w:p w14:paraId="7FB77B10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Loopback8</w:t>
      </w:r>
    </w:p>
    <w:p w14:paraId="3CF90462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3829E8E9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bCs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Loopback9</w:t>
      </w:r>
    </w:p>
    <w:p w14:paraId="3AD90D29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33DAA18E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>interface Loopback10</w:t>
      </w:r>
    </w:p>
    <w:p w14:paraId="65749F3F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D94931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D94931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D94931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460E2BD9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bCs/>
          <w:color w:val="EE0000"/>
          <w:shd w:val="clear" w:color="auto" w:fill="auto"/>
        </w:rPr>
        <w:t xml:space="preserve"> </w:t>
      </w:r>
      <w:r w:rsidRPr="00B3564A">
        <w:rPr>
          <w:rStyle w:val="DevConfigGray"/>
          <w:b/>
          <w:color w:val="EE0000"/>
          <w:shd w:val="clear" w:color="auto" w:fill="auto"/>
        </w:rPr>
        <w:t>interface Loopback11</w:t>
      </w:r>
    </w:p>
    <w:p w14:paraId="28B4F641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B3564A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B3564A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B3564A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4157EDF6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B3564A">
        <w:rPr>
          <w:rStyle w:val="DevConfigGray"/>
          <w:b/>
          <w:color w:val="EE0000"/>
          <w:shd w:val="clear" w:color="auto" w:fill="auto"/>
        </w:rPr>
        <w:t>interface Serial0/0/1</w:t>
      </w:r>
    </w:p>
    <w:p w14:paraId="6550C1BE" w14:textId="77777777" w:rsidR="00D70F52" w:rsidRPr="00D70F52" w:rsidRDefault="00D70F52" w:rsidP="00D70F52">
      <w:pPr>
        <w:pStyle w:val="CMDRed"/>
        <w:rPr>
          <w:rStyle w:val="DevConfigGray"/>
          <w:bCs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lastRenderedPageBreak/>
        <w:t>R4(config-</w:t>
      </w:r>
      <w:proofErr w:type="gramStart"/>
      <w:r w:rsidRPr="00D70F52">
        <w:rPr>
          <w:rStyle w:val="DevConfigGray"/>
          <w:color w:val="EE0000"/>
          <w:shd w:val="clear" w:color="auto" w:fill="auto"/>
        </w:rPr>
        <w:t>if)#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B3564A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spellStart"/>
      <w:r w:rsidRPr="00B3564A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B3564A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66258BE2" w14:textId="77777777" w:rsidR="00D70F52" w:rsidRDefault="00D70F52" w:rsidP="00D70F52">
      <w:pPr>
        <w:pStyle w:val="Bulletlevel1"/>
      </w:pPr>
      <w:r>
        <w:t>Configure a directly attached d</w:t>
      </w:r>
      <w:r w:rsidRPr="00D70F52">
        <w:t>efau</w:t>
      </w:r>
      <w:r>
        <w:t xml:space="preserve">lt route on </w:t>
      </w:r>
      <w:r w:rsidRPr="00987908">
        <w:rPr>
          <w:b/>
        </w:rPr>
        <w:t>IPv</w:t>
      </w:r>
      <w:r>
        <w:rPr>
          <w:b/>
        </w:rPr>
        <w:t>6</w:t>
      </w:r>
      <w:r w:rsidRPr="00987908">
        <w:rPr>
          <w:b/>
        </w:rPr>
        <w:t>-Edge</w:t>
      </w:r>
      <w:r>
        <w:t xml:space="preserve"> and propagate it in EIGRP updates.</w:t>
      </w:r>
    </w:p>
    <w:p w14:paraId="49745297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IPv6-Edge(config)# </w:t>
      </w:r>
      <w:r w:rsidRPr="00B3564A">
        <w:rPr>
          <w:rStyle w:val="DevConfigGray"/>
          <w:b/>
          <w:color w:val="EE0000"/>
          <w:shd w:val="clear" w:color="auto" w:fill="auto"/>
        </w:rPr>
        <w:t xml:space="preserve">ipv6 </w:t>
      </w:r>
      <w:proofErr w:type="gramStart"/>
      <w:r w:rsidRPr="00B3564A">
        <w:rPr>
          <w:rStyle w:val="DevConfigGray"/>
          <w:b/>
          <w:color w:val="EE0000"/>
          <w:shd w:val="clear" w:color="auto" w:fill="auto"/>
        </w:rPr>
        <w:t>route :</w:t>
      </w:r>
      <w:proofErr w:type="gramEnd"/>
      <w:r w:rsidRPr="00B3564A">
        <w:rPr>
          <w:rStyle w:val="DevConfigGray"/>
          <w:b/>
          <w:color w:val="EE0000"/>
          <w:shd w:val="clear" w:color="auto" w:fill="auto"/>
        </w:rPr>
        <w:t>:/0 Serial0/1/0</w:t>
      </w:r>
    </w:p>
    <w:p w14:paraId="0E913D81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 xml:space="preserve">IPv6-Edge(config)# </w:t>
      </w:r>
      <w:r w:rsidRPr="00B3564A">
        <w:rPr>
          <w:rStyle w:val="DevConfigGray"/>
          <w:b/>
          <w:color w:val="EE0000"/>
          <w:shd w:val="clear" w:color="auto" w:fill="auto"/>
        </w:rPr>
        <w:t xml:space="preserve">ipv6 router </w:t>
      </w:r>
      <w:proofErr w:type="spellStart"/>
      <w:r w:rsidRPr="00B3564A">
        <w:rPr>
          <w:rStyle w:val="DevConfigGray"/>
          <w:b/>
          <w:color w:val="EE0000"/>
          <w:shd w:val="clear" w:color="auto" w:fill="auto"/>
        </w:rPr>
        <w:t>eigrp</w:t>
      </w:r>
      <w:proofErr w:type="spellEnd"/>
      <w:r w:rsidRPr="00B3564A">
        <w:rPr>
          <w:rStyle w:val="DevConfigGray"/>
          <w:b/>
          <w:color w:val="EE0000"/>
          <w:shd w:val="clear" w:color="auto" w:fill="auto"/>
        </w:rPr>
        <w:t xml:space="preserve"> 1</w:t>
      </w:r>
    </w:p>
    <w:p w14:paraId="74F13EC0" w14:textId="77777777" w:rsidR="00D70F52" w:rsidRPr="00D70F52" w:rsidRDefault="00D70F52" w:rsidP="00D70F52">
      <w:pPr>
        <w:pStyle w:val="CMDRed"/>
        <w:rPr>
          <w:rStyle w:val="DevConfigGray"/>
          <w:color w:val="EE0000"/>
          <w:shd w:val="clear" w:color="auto" w:fill="auto"/>
        </w:rPr>
      </w:pPr>
      <w:r w:rsidRPr="00D70F52">
        <w:rPr>
          <w:rStyle w:val="DevConfigGray"/>
          <w:color w:val="EE0000"/>
          <w:shd w:val="clear" w:color="auto" w:fill="auto"/>
        </w:rPr>
        <w:t>IPv6-Edge(config-</w:t>
      </w:r>
      <w:proofErr w:type="spellStart"/>
      <w:proofErr w:type="gramStart"/>
      <w:r w:rsidRPr="00D70F52">
        <w:rPr>
          <w:rStyle w:val="DevConfigGray"/>
          <w:color w:val="EE0000"/>
          <w:shd w:val="clear" w:color="auto" w:fill="auto"/>
        </w:rPr>
        <w:t>rtr</w:t>
      </w:r>
      <w:proofErr w:type="spellEnd"/>
      <w:r w:rsidRPr="00D70F52">
        <w:rPr>
          <w:rStyle w:val="DevConfigGray"/>
          <w:color w:val="EE0000"/>
          <w:shd w:val="clear" w:color="auto" w:fill="auto"/>
        </w:rPr>
        <w:t>)#</w:t>
      </w:r>
      <w:proofErr w:type="gramEnd"/>
      <w:r w:rsidRPr="00D70F52">
        <w:rPr>
          <w:rStyle w:val="DevConfigGray"/>
          <w:color w:val="EE0000"/>
          <w:shd w:val="clear" w:color="auto" w:fill="auto"/>
        </w:rPr>
        <w:t xml:space="preserve"> </w:t>
      </w:r>
      <w:r w:rsidRPr="00B3564A">
        <w:rPr>
          <w:rStyle w:val="DevConfigGray"/>
          <w:b/>
          <w:color w:val="EE0000"/>
          <w:shd w:val="clear" w:color="auto" w:fill="auto"/>
        </w:rPr>
        <w:t>redistribute static</w:t>
      </w:r>
    </w:p>
    <w:p w14:paraId="66013120" w14:textId="77777777" w:rsidR="00D70F52" w:rsidRDefault="00D70F52" w:rsidP="00D70F52">
      <w:pPr>
        <w:pStyle w:val="Bulletlevel1"/>
      </w:pPr>
      <w:r>
        <w:rPr>
          <w:b/>
        </w:rPr>
        <w:t xml:space="preserve">R3 </w:t>
      </w:r>
      <w:r>
        <w:t xml:space="preserve">and </w:t>
      </w:r>
      <w:r>
        <w:rPr>
          <w:b/>
        </w:rPr>
        <w:t xml:space="preserve">R4 </w:t>
      </w:r>
      <w:r>
        <w:t>should show a default external route in the routing table.</w:t>
      </w:r>
    </w:p>
    <w:p w14:paraId="56C68FAF" w14:textId="2B544EB5" w:rsidR="00D70F52" w:rsidRDefault="00D70F52" w:rsidP="00D70F52">
      <w:pPr>
        <w:pStyle w:val="Bulletlevel1"/>
      </w:pPr>
      <w:r>
        <w:t xml:space="preserve">Verify </w:t>
      </w:r>
      <w:r>
        <w:rPr>
          <w:b/>
        </w:rPr>
        <w:t>R3</w:t>
      </w:r>
      <w:r>
        <w:t xml:space="preserve"> and </w:t>
      </w:r>
      <w:r>
        <w:rPr>
          <w:b/>
        </w:rPr>
        <w:t>R4</w:t>
      </w:r>
      <w:r>
        <w:t xml:space="preserve"> can ping the </w:t>
      </w:r>
      <w:r>
        <w:rPr>
          <w:b/>
        </w:rPr>
        <w:t>IPv6</w:t>
      </w:r>
      <w:r w:rsidRPr="006E04FE">
        <w:rPr>
          <w:b/>
        </w:rPr>
        <w:t xml:space="preserve"> Server</w:t>
      </w:r>
      <w:r>
        <w:t xml:space="preserve">. </w:t>
      </w:r>
      <w:r>
        <w:rPr>
          <w:b/>
        </w:rPr>
        <w:t>IPv6</w:t>
      </w:r>
      <w:r w:rsidRPr="006E04FE">
        <w:rPr>
          <w:b/>
        </w:rPr>
        <w:t xml:space="preserve"> Server</w:t>
      </w:r>
      <w:r>
        <w:t xml:space="preserve"> should also be able to ping every loopback address on </w:t>
      </w:r>
      <w:r>
        <w:rPr>
          <w:b/>
        </w:rPr>
        <w:t>R3</w:t>
      </w:r>
      <w:r>
        <w:t xml:space="preserve"> and </w:t>
      </w:r>
      <w:r>
        <w:rPr>
          <w:b/>
        </w:rPr>
        <w:t>R4</w:t>
      </w:r>
      <w:r>
        <w:t>.</w:t>
      </w:r>
    </w:p>
    <w:p w14:paraId="5C5C52D0" w14:textId="10D7582F" w:rsidR="00B3564A" w:rsidRDefault="00B3564A" w:rsidP="00B3564A">
      <w:pPr>
        <w:pStyle w:val="ConfigWindow"/>
      </w:pPr>
      <w:r>
        <w:t>End of document</w:t>
      </w:r>
    </w:p>
    <w:p w14:paraId="1A831E78" w14:textId="77777777" w:rsidR="00D70F52" w:rsidRPr="00D70F52" w:rsidRDefault="00D70F52" w:rsidP="00B3564A">
      <w:pPr>
        <w:pStyle w:val="Heading1"/>
        <w:spacing w:before="120"/>
        <w:rPr>
          <w:rStyle w:val="LabSectionGray"/>
        </w:rPr>
      </w:pPr>
      <w:r w:rsidRPr="00D70F52">
        <w:rPr>
          <w:rStyle w:val="LabSectionGray"/>
        </w:rPr>
        <w:t>Answer Scripts</w:t>
      </w:r>
    </w:p>
    <w:p w14:paraId="333498AB" w14:textId="5BE4471A" w:rsidR="00D70F52" w:rsidRPr="00D70F52" w:rsidRDefault="009A5B6C" w:rsidP="00D70F52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D70F52" w:rsidRPr="00D70F52">
        <w:rPr>
          <w:rStyle w:val="LabSectionGray"/>
        </w:rPr>
        <w:t>IPv4-Edge</w:t>
      </w:r>
    </w:p>
    <w:p w14:paraId="03D19F02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>enable</w:t>
      </w:r>
    </w:p>
    <w:p w14:paraId="3ECF3EAF" w14:textId="7CABCB3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>configure terminal</w:t>
      </w:r>
    </w:p>
    <w:p w14:paraId="2FA4A21B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>interface Serial0/0/0</w:t>
      </w:r>
    </w:p>
    <w:p w14:paraId="43523E6B" w14:textId="43F4DA83" w:rsidR="00D70F52" w:rsidRPr="001F7034" w:rsidRDefault="00D70F52" w:rsidP="00D70F52">
      <w:pPr>
        <w:pStyle w:val="DevConfigs"/>
        <w:rPr>
          <w:rStyle w:val="DevConfigGray"/>
        </w:rPr>
      </w:pPr>
      <w:proofErr w:type="spellStart"/>
      <w:r w:rsidRPr="001F7034">
        <w:rPr>
          <w:rStyle w:val="DevConfigGray"/>
        </w:rPr>
        <w:t>ip</w:t>
      </w:r>
      <w:proofErr w:type="spellEnd"/>
      <w:r w:rsidRPr="001F7034">
        <w:rPr>
          <w:rStyle w:val="DevConfigGray"/>
        </w:rPr>
        <w:t xml:space="preserve"> hello-interval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1 10</w:t>
      </w:r>
    </w:p>
    <w:p w14:paraId="45316231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>interface Serial0/0/1</w:t>
      </w:r>
    </w:p>
    <w:p w14:paraId="57CA2549" w14:textId="106B2EF8" w:rsidR="00D70F52" w:rsidRPr="001F7034" w:rsidRDefault="00D70F52" w:rsidP="00D70F52">
      <w:pPr>
        <w:pStyle w:val="DevConfigs"/>
        <w:rPr>
          <w:rStyle w:val="DevConfigGray"/>
        </w:rPr>
      </w:pPr>
      <w:proofErr w:type="spellStart"/>
      <w:r w:rsidRPr="001F7034">
        <w:rPr>
          <w:rStyle w:val="DevConfigGray"/>
        </w:rPr>
        <w:t>ip</w:t>
      </w:r>
      <w:proofErr w:type="spellEnd"/>
      <w:r w:rsidRPr="001F7034">
        <w:rPr>
          <w:rStyle w:val="DevConfigGray"/>
        </w:rPr>
        <w:t xml:space="preserve"> hello-interval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1 10</w:t>
      </w:r>
      <w:bookmarkStart w:id="0" w:name="_GoBack"/>
      <w:bookmarkEnd w:id="0"/>
    </w:p>
    <w:p w14:paraId="01053585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router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</w:t>
      </w:r>
    </w:p>
    <w:p w14:paraId="3FE2D42E" w14:textId="3925064D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redistribute static</w:t>
      </w:r>
    </w:p>
    <w:p w14:paraId="7BF2D0A2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passive-interface default</w:t>
      </w:r>
    </w:p>
    <w:p w14:paraId="2D3AE00C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no passive-interface Serial0/0/0</w:t>
      </w:r>
    </w:p>
    <w:p w14:paraId="46B1F650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no passive-interface Serial0/0/1</w:t>
      </w:r>
    </w:p>
    <w:p w14:paraId="34433F9E" w14:textId="77777777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network 172.31.6.0 0.0.0.3</w:t>
      </w:r>
    </w:p>
    <w:p w14:paraId="1155C79D" w14:textId="3C10E3DB" w:rsidR="00D70F52" w:rsidRPr="001F7034" w:rsidRDefault="00D70F52" w:rsidP="00D70F52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network 10.10.8.0 0.0.0.3</w:t>
      </w:r>
    </w:p>
    <w:p w14:paraId="41B3BE0E" w14:textId="0AE61E4C" w:rsidR="00D70F52" w:rsidRPr="001F7034" w:rsidRDefault="00D70F52" w:rsidP="00D70F52">
      <w:pPr>
        <w:pStyle w:val="DevConfigs"/>
        <w:rPr>
          <w:rStyle w:val="DevConfigGray"/>
        </w:rPr>
      </w:pPr>
      <w:proofErr w:type="spellStart"/>
      <w:r w:rsidRPr="001F7034">
        <w:rPr>
          <w:rStyle w:val="DevConfigGray"/>
        </w:rPr>
        <w:t>ip</w:t>
      </w:r>
      <w:proofErr w:type="spellEnd"/>
      <w:r w:rsidRPr="001F7034">
        <w:rPr>
          <w:rStyle w:val="DevConfigGray"/>
        </w:rPr>
        <w:t xml:space="preserve"> route 0.0.0.0 0.0.0.0 Serial0/1/0</w:t>
      </w:r>
    </w:p>
    <w:p w14:paraId="278EF27C" w14:textId="77777777" w:rsidR="00D70F52" w:rsidRPr="009A5B6C" w:rsidRDefault="00D70F52" w:rsidP="00D70F52">
      <w:pPr>
        <w:pStyle w:val="DevConfigs"/>
      </w:pPr>
      <w:r w:rsidRPr="001F7034">
        <w:rPr>
          <w:rStyle w:val="DevConfigGray"/>
        </w:rPr>
        <w:t>end</w:t>
      </w:r>
    </w:p>
    <w:p w14:paraId="4108655C" w14:textId="4324D6E7" w:rsidR="00D70F52" w:rsidRPr="009A5B6C" w:rsidRDefault="009A5B6C" w:rsidP="009A5B6C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D70F52" w:rsidRPr="009A5B6C">
        <w:rPr>
          <w:rStyle w:val="LabSectionGray"/>
        </w:rPr>
        <w:t>R1</w:t>
      </w:r>
    </w:p>
    <w:p w14:paraId="7A254ECA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enable</w:t>
      </w:r>
    </w:p>
    <w:p w14:paraId="0741FA8A" w14:textId="3FF761B3" w:rsidR="00D70F52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configure terminal</w:t>
      </w:r>
    </w:p>
    <w:p w14:paraId="093539FB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interface Serial0/0/0</w:t>
      </w:r>
    </w:p>
    <w:p w14:paraId="02796712" w14:textId="1662420C" w:rsidR="00D70F52" w:rsidRPr="001F7034" w:rsidRDefault="00D70F52" w:rsidP="009A5B6C">
      <w:pPr>
        <w:pStyle w:val="DevConfigs"/>
        <w:rPr>
          <w:rStyle w:val="DevConfigGray"/>
        </w:rPr>
      </w:pPr>
      <w:proofErr w:type="spellStart"/>
      <w:r w:rsidRPr="001F7034">
        <w:rPr>
          <w:rStyle w:val="DevConfigGray"/>
        </w:rPr>
        <w:t>ip</w:t>
      </w:r>
      <w:proofErr w:type="spellEnd"/>
      <w:r w:rsidRPr="001F7034">
        <w:rPr>
          <w:rStyle w:val="DevConfigGray"/>
        </w:rPr>
        <w:t xml:space="preserve"> hello-interval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1 10</w:t>
      </w:r>
    </w:p>
    <w:p w14:paraId="0673BEE3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router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</w:t>
      </w:r>
    </w:p>
    <w:p w14:paraId="216EB76D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passive-interface default</w:t>
      </w:r>
    </w:p>
    <w:p w14:paraId="2F7F9A78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no passive-interface Serial0/0/0</w:t>
      </w:r>
    </w:p>
    <w:p w14:paraId="4D55BBEE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network 172.31.0.0</w:t>
      </w:r>
    </w:p>
    <w:p w14:paraId="6D1782D8" w14:textId="77777777" w:rsidR="00D70F52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end</w:t>
      </w:r>
    </w:p>
    <w:p w14:paraId="36E53194" w14:textId="16C36FA7" w:rsidR="00D70F52" w:rsidRPr="009A5B6C" w:rsidRDefault="009A5B6C" w:rsidP="009A5B6C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D70F52" w:rsidRPr="009A5B6C">
        <w:rPr>
          <w:rStyle w:val="LabSectionGray"/>
        </w:rPr>
        <w:t>R2</w:t>
      </w:r>
    </w:p>
    <w:p w14:paraId="11ABDB20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enable</w:t>
      </w:r>
    </w:p>
    <w:p w14:paraId="3247E610" w14:textId="7577F264" w:rsidR="00D70F52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configure terminal</w:t>
      </w:r>
    </w:p>
    <w:p w14:paraId="0B51BC46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interface Serial0/0/1</w:t>
      </w:r>
    </w:p>
    <w:p w14:paraId="60AC595C" w14:textId="6F20E877" w:rsidR="00D70F52" w:rsidRPr="001F7034" w:rsidRDefault="00D70F52" w:rsidP="009A5B6C">
      <w:pPr>
        <w:pStyle w:val="DevConfigs"/>
        <w:rPr>
          <w:rStyle w:val="DevConfigGray"/>
        </w:rPr>
      </w:pPr>
      <w:proofErr w:type="spellStart"/>
      <w:r w:rsidRPr="001F7034">
        <w:rPr>
          <w:rStyle w:val="DevConfigGray"/>
        </w:rPr>
        <w:t>ip</w:t>
      </w:r>
      <w:proofErr w:type="spellEnd"/>
      <w:r w:rsidRPr="001F7034">
        <w:rPr>
          <w:rStyle w:val="DevConfigGray"/>
        </w:rPr>
        <w:t xml:space="preserve"> hello-interval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1 10</w:t>
      </w:r>
    </w:p>
    <w:p w14:paraId="4EED08D2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router </w:t>
      </w:r>
      <w:proofErr w:type="spellStart"/>
      <w:r w:rsidRPr="001F7034">
        <w:rPr>
          <w:rStyle w:val="DevConfigGray"/>
        </w:rPr>
        <w:t>eigrp</w:t>
      </w:r>
      <w:proofErr w:type="spellEnd"/>
      <w:r w:rsidRPr="001F7034">
        <w:rPr>
          <w:rStyle w:val="DevConfigGray"/>
        </w:rPr>
        <w:t xml:space="preserve"> 1</w:t>
      </w:r>
    </w:p>
    <w:p w14:paraId="7678376D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passive-interface default</w:t>
      </w:r>
    </w:p>
    <w:p w14:paraId="7CF35A50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 xml:space="preserve"> no passive-interface Serial0/0/1</w:t>
      </w:r>
    </w:p>
    <w:p w14:paraId="1EDCA9DF" w14:textId="77777777" w:rsidR="00D70F52" w:rsidRPr="001F7034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lastRenderedPageBreak/>
        <w:t xml:space="preserve"> network 10.0.0.0</w:t>
      </w:r>
    </w:p>
    <w:p w14:paraId="126D9EC4" w14:textId="77777777" w:rsidR="00D70F52" w:rsidRDefault="00D70F52" w:rsidP="009A5B6C">
      <w:pPr>
        <w:pStyle w:val="DevConfigs"/>
        <w:rPr>
          <w:rStyle w:val="DevConfigGray"/>
        </w:rPr>
      </w:pPr>
      <w:r w:rsidRPr="001F7034">
        <w:rPr>
          <w:rStyle w:val="DevConfigGray"/>
        </w:rPr>
        <w:t>end</w:t>
      </w:r>
    </w:p>
    <w:p w14:paraId="7F45A337" w14:textId="1D3B62B7" w:rsidR="00D70F52" w:rsidRPr="009A5B6C" w:rsidRDefault="009A5B6C" w:rsidP="009A5B6C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D70F52" w:rsidRPr="009A5B6C">
        <w:rPr>
          <w:rStyle w:val="LabSectionGray"/>
        </w:rPr>
        <w:t>IPv6-Edge</w:t>
      </w:r>
    </w:p>
    <w:p w14:paraId="2D937EDA" w14:textId="77777777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enable</w:t>
      </w:r>
    </w:p>
    <w:p w14:paraId="66AB9DAB" w14:textId="2C0D28A8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configure terminal</w:t>
      </w:r>
    </w:p>
    <w:p w14:paraId="264969AC" w14:textId="413D7881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 xml:space="preserve">ipv6 </w:t>
      </w:r>
      <w:proofErr w:type="gramStart"/>
      <w:r w:rsidRPr="00D733E0">
        <w:rPr>
          <w:rStyle w:val="DevConfigGray"/>
        </w:rPr>
        <w:t>unicast-routing</w:t>
      </w:r>
      <w:proofErr w:type="gramEnd"/>
    </w:p>
    <w:p w14:paraId="6967AC72" w14:textId="77777777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interface Serial0/0/0</w:t>
      </w:r>
    </w:p>
    <w:p w14:paraId="09986E58" w14:textId="5E8224D4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 xml:space="preserve">ipv6 </w:t>
      </w:r>
      <w:proofErr w:type="spellStart"/>
      <w:r w:rsidRPr="00D733E0">
        <w:rPr>
          <w:rStyle w:val="DevConfigGray"/>
        </w:rPr>
        <w:t>eigrp</w:t>
      </w:r>
      <w:proofErr w:type="spellEnd"/>
      <w:r w:rsidRPr="00D733E0">
        <w:rPr>
          <w:rStyle w:val="DevConfigGray"/>
        </w:rPr>
        <w:t xml:space="preserve"> 1</w:t>
      </w:r>
    </w:p>
    <w:p w14:paraId="37CDEAE7" w14:textId="77777777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interface Serial0/0/1</w:t>
      </w:r>
    </w:p>
    <w:p w14:paraId="7421D1E7" w14:textId="43001A89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 xml:space="preserve">ipv6 </w:t>
      </w:r>
      <w:proofErr w:type="spellStart"/>
      <w:r w:rsidRPr="00D733E0">
        <w:rPr>
          <w:rStyle w:val="DevConfigGray"/>
        </w:rPr>
        <w:t>eigrp</w:t>
      </w:r>
      <w:proofErr w:type="spellEnd"/>
      <w:r w:rsidRPr="00D733E0">
        <w:rPr>
          <w:rStyle w:val="DevConfigGray"/>
        </w:rPr>
        <w:t xml:space="preserve"> 1</w:t>
      </w:r>
    </w:p>
    <w:p w14:paraId="507E8A38" w14:textId="77777777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 xml:space="preserve">ipv6 router </w:t>
      </w:r>
      <w:proofErr w:type="spellStart"/>
      <w:r w:rsidRPr="00D733E0">
        <w:rPr>
          <w:rStyle w:val="DevConfigGray"/>
        </w:rPr>
        <w:t>eigrp</w:t>
      </w:r>
      <w:proofErr w:type="spellEnd"/>
      <w:r w:rsidRPr="00D733E0">
        <w:rPr>
          <w:rStyle w:val="DevConfigGray"/>
        </w:rPr>
        <w:t xml:space="preserve"> 1</w:t>
      </w:r>
    </w:p>
    <w:p w14:paraId="21897790" w14:textId="77777777" w:rsidR="00D70F52" w:rsidRPr="00D733E0" w:rsidRDefault="00D70F52" w:rsidP="009A5B6C">
      <w:pPr>
        <w:pStyle w:val="DevConfigs"/>
        <w:rPr>
          <w:rStyle w:val="DevConfigGray"/>
        </w:rPr>
      </w:pPr>
      <w:proofErr w:type="spellStart"/>
      <w:r w:rsidRPr="00D733E0">
        <w:rPr>
          <w:rStyle w:val="DevConfigGray"/>
        </w:rPr>
        <w:t>eigrp</w:t>
      </w:r>
      <w:proofErr w:type="spellEnd"/>
      <w:r w:rsidRPr="00D733E0">
        <w:rPr>
          <w:rStyle w:val="DevConfigGray"/>
        </w:rPr>
        <w:t xml:space="preserve"> router-id 1.1.1.1</w:t>
      </w:r>
    </w:p>
    <w:p w14:paraId="31BC9466" w14:textId="7606CEF6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no shutdown</w:t>
      </w:r>
    </w:p>
    <w:p w14:paraId="50BF93C8" w14:textId="43C13923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redistribute static</w:t>
      </w:r>
    </w:p>
    <w:p w14:paraId="57C00F53" w14:textId="01998C0E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 xml:space="preserve">ipv6 </w:t>
      </w:r>
      <w:proofErr w:type="gramStart"/>
      <w:r w:rsidRPr="00D733E0">
        <w:rPr>
          <w:rStyle w:val="DevConfigGray"/>
        </w:rPr>
        <w:t>route :</w:t>
      </w:r>
      <w:proofErr w:type="gramEnd"/>
      <w:r w:rsidRPr="00D733E0">
        <w:rPr>
          <w:rStyle w:val="DevConfigGray"/>
        </w:rPr>
        <w:t>:/0 Serial0/1/0</w:t>
      </w:r>
    </w:p>
    <w:p w14:paraId="7E18CD06" w14:textId="77777777" w:rsidR="00D70F52" w:rsidRPr="00D733E0" w:rsidRDefault="00D70F52" w:rsidP="009A5B6C">
      <w:pPr>
        <w:pStyle w:val="DevConfigs"/>
        <w:rPr>
          <w:rStyle w:val="DevConfigGray"/>
        </w:rPr>
      </w:pPr>
      <w:r w:rsidRPr="00D733E0">
        <w:rPr>
          <w:rStyle w:val="DevConfigGray"/>
        </w:rPr>
        <w:t>end</w:t>
      </w:r>
    </w:p>
    <w:p w14:paraId="4126FAE8" w14:textId="01C71D22" w:rsidR="00D70F52" w:rsidRPr="009A5B6C" w:rsidRDefault="009A5B6C" w:rsidP="009A5B6C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D70F52" w:rsidRPr="009A5B6C">
        <w:rPr>
          <w:rStyle w:val="LabSectionGray"/>
        </w:rPr>
        <w:t>R3</w:t>
      </w:r>
    </w:p>
    <w:p w14:paraId="0F7467F5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enable</w:t>
      </w:r>
    </w:p>
    <w:p w14:paraId="3D2D6222" w14:textId="32BE391C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configure terminal</w:t>
      </w:r>
    </w:p>
    <w:p w14:paraId="40649DC9" w14:textId="43BEC10F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gramStart"/>
      <w:r w:rsidRPr="006626F0">
        <w:rPr>
          <w:rStyle w:val="DevConfigGray"/>
        </w:rPr>
        <w:t>unicast-routing</w:t>
      </w:r>
      <w:proofErr w:type="gramEnd"/>
    </w:p>
    <w:p w14:paraId="6F0608E6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Loopback0</w:t>
      </w:r>
    </w:p>
    <w:p w14:paraId="1DEA5055" w14:textId="3175879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411897F5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Loopback1</w:t>
      </w:r>
    </w:p>
    <w:p w14:paraId="445DCEE2" w14:textId="0D38996D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5DD6853F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Loopback2</w:t>
      </w:r>
    </w:p>
    <w:p w14:paraId="0DFBF0C8" w14:textId="17737844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1550F1CA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Loopback3</w:t>
      </w:r>
    </w:p>
    <w:p w14:paraId="29B207F9" w14:textId="084D1018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2DE8A2DD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Serial0/0/0</w:t>
      </w:r>
    </w:p>
    <w:p w14:paraId="776E4071" w14:textId="36C16302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5BAB1434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router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4D32F11F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router-id 3.3.3.3</w:t>
      </w:r>
    </w:p>
    <w:p w14:paraId="11F2AA75" w14:textId="3643F85E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 no shutdown</w:t>
      </w:r>
    </w:p>
    <w:p w14:paraId="05C5C5B2" w14:textId="689BF567" w:rsidR="00D70F52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end</w:t>
      </w:r>
    </w:p>
    <w:p w14:paraId="0F3E03A7" w14:textId="4290463E" w:rsidR="00D70F52" w:rsidRPr="009A5B6C" w:rsidRDefault="009A5B6C" w:rsidP="009A5B6C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D70F52" w:rsidRPr="009A5B6C">
        <w:rPr>
          <w:rStyle w:val="LabSectionGray"/>
        </w:rPr>
        <w:t>R4</w:t>
      </w:r>
    </w:p>
    <w:p w14:paraId="591EC3CE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enable</w:t>
      </w:r>
    </w:p>
    <w:p w14:paraId="26147363" w14:textId="7D0BF11F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configure terminal</w:t>
      </w:r>
    </w:p>
    <w:p w14:paraId="5BED3139" w14:textId="07999228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gramStart"/>
      <w:r w:rsidRPr="006626F0">
        <w:rPr>
          <w:rStyle w:val="DevConfigGray"/>
        </w:rPr>
        <w:t>unicast-routing</w:t>
      </w:r>
      <w:proofErr w:type="gramEnd"/>
    </w:p>
    <w:p w14:paraId="35863AFD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Loopback8</w:t>
      </w:r>
    </w:p>
    <w:p w14:paraId="68E1EE04" w14:textId="18DD4FAC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3E750CF5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Loopback9</w:t>
      </w:r>
    </w:p>
    <w:p w14:paraId="40BDFBB7" w14:textId="5F387822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536E8295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Loopback10</w:t>
      </w:r>
    </w:p>
    <w:p w14:paraId="45096AE7" w14:textId="7FB17F14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15570A18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Loopback11</w:t>
      </w:r>
    </w:p>
    <w:p w14:paraId="57370C5C" w14:textId="2EDFA4AD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lastRenderedPageBreak/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75E1F897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interface Serial0/0/1</w:t>
      </w:r>
    </w:p>
    <w:p w14:paraId="293C9F49" w14:textId="2FE439A6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15B78DD0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ipv6 router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1</w:t>
      </w:r>
    </w:p>
    <w:p w14:paraId="3DC81351" w14:textId="77777777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 </w:t>
      </w:r>
      <w:proofErr w:type="spellStart"/>
      <w:r w:rsidRPr="006626F0">
        <w:rPr>
          <w:rStyle w:val="DevConfigGray"/>
        </w:rPr>
        <w:t>eigrp</w:t>
      </w:r>
      <w:proofErr w:type="spellEnd"/>
      <w:r w:rsidRPr="006626F0">
        <w:rPr>
          <w:rStyle w:val="DevConfigGray"/>
        </w:rPr>
        <w:t xml:space="preserve"> router-id 4.4.4.4</w:t>
      </w:r>
    </w:p>
    <w:p w14:paraId="0FD0BF9E" w14:textId="193CFBBE" w:rsidR="00D70F52" w:rsidRPr="006626F0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 xml:space="preserve"> no shutdown</w:t>
      </w:r>
    </w:p>
    <w:p w14:paraId="6706F49D" w14:textId="422266A8" w:rsidR="00C162C0" w:rsidRPr="009A5B6C" w:rsidRDefault="00D70F52" w:rsidP="009A5B6C">
      <w:pPr>
        <w:pStyle w:val="DevConfigs"/>
        <w:rPr>
          <w:rStyle w:val="DevConfigGray"/>
        </w:rPr>
      </w:pPr>
      <w:r w:rsidRPr="006626F0">
        <w:rPr>
          <w:rStyle w:val="DevConfigGray"/>
        </w:rPr>
        <w:t>end</w:t>
      </w:r>
    </w:p>
    <w:sectPr w:rsidR="00C162C0" w:rsidRPr="009A5B6C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42D7A" w14:textId="77777777" w:rsidR="005E3B8A" w:rsidRDefault="005E3B8A" w:rsidP="00710659">
      <w:pPr>
        <w:spacing w:after="0" w:line="240" w:lineRule="auto"/>
      </w:pPr>
      <w:r>
        <w:separator/>
      </w:r>
    </w:p>
    <w:p w14:paraId="57917DA1" w14:textId="77777777" w:rsidR="005E3B8A" w:rsidRDefault="005E3B8A"/>
  </w:endnote>
  <w:endnote w:type="continuationSeparator" w:id="0">
    <w:p w14:paraId="66A62B75" w14:textId="77777777" w:rsidR="005E3B8A" w:rsidRDefault="005E3B8A" w:rsidP="00710659">
      <w:pPr>
        <w:spacing w:after="0" w:line="240" w:lineRule="auto"/>
      </w:pPr>
      <w:r>
        <w:continuationSeparator/>
      </w:r>
    </w:p>
    <w:p w14:paraId="0FDE0218" w14:textId="77777777" w:rsidR="005E3B8A" w:rsidRDefault="005E3B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95678" w14:textId="4128A435"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placeholde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466937">
          <w:t>2017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533194">
      <w:rPr>
        <w:noProof/>
      </w:rPr>
      <w:t>0000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915C" w14:textId="73E013CE"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 w:rsidR="007E6402">
      <w:t xml:space="preserve"> </w:t>
    </w:r>
    <w:sdt>
      <w:sdtPr>
        <w:alias w:val="Comments"/>
        <w:tag w:val=""/>
        <w:id w:val="899868482"/>
        <w:placeholde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466937">
          <w:t>2017</w:t>
        </w:r>
      </w:sdtContent>
    </w:sdt>
    <w:r w:rsidR="007E6402">
      <w:t xml:space="preserve"> -</w:t>
    </w:r>
    <w:r w:rsidR="00C20634">
      <w:t xml:space="preserve"> </w:t>
    </w:r>
    <w:r w:rsidR="007E6402">
      <w:fldChar w:fldCharType="begin"/>
    </w:r>
    <w:r w:rsidR="007E6402">
      <w:instrText xml:space="preserve"> SAVEDATE  \@ "yyyy"  \* MERGEFORMAT </w:instrText>
    </w:r>
    <w:r w:rsidR="007E6402">
      <w:fldChar w:fldCharType="separate"/>
    </w:r>
    <w:r w:rsidR="00533194">
      <w:rPr>
        <w:noProof/>
      </w:rPr>
      <w:t>0000</w:t>
    </w:r>
    <w:r w:rsidR="007E6402">
      <w:fldChar w:fldCharType="end"/>
    </w:r>
    <w:r w:rsidR="00A15DF0">
      <w:t xml:space="preserve"> </w:t>
    </w:r>
    <w:r w:rsidRPr="00B31F19">
      <w:t xml:space="preserve">Cisco and/or its affiliates. All rights reserved. Cisco </w:t>
    </w:r>
    <w:r w:rsidR="001708A6"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7A6EB" w14:textId="77777777" w:rsidR="005E3B8A" w:rsidRDefault="005E3B8A" w:rsidP="00710659">
      <w:pPr>
        <w:spacing w:after="0" w:line="240" w:lineRule="auto"/>
      </w:pPr>
      <w:r>
        <w:separator/>
      </w:r>
    </w:p>
    <w:p w14:paraId="61FB63A1" w14:textId="77777777" w:rsidR="005E3B8A" w:rsidRDefault="005E3B8A"/>
  </w:footnote>
  <w:footnote w:type="continuationSeparator" w:id="0">
    <w:p w14:paraId="5B0193D2" w14:textId="77777777" w:rsidR="005E3B8A" w:rsidRDefault="005E3B8A" w:rsidP="00710659">
      <w:pPr>
        <w:spacing w:after="0" w:line="240" w:lineRule="auto"/>
      </w:pPr>
      <w:r>
        <w:continuationSeparator/>
      </w:r>
    </w:p>
    <w:p w14:paraId="6690C39E" w14:textId="77777777" w:rsidR="005E3B8A" w:rsidRDefault="005E3B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6F528FCE491C43B8B5712C724804484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44B54A9" w14:textId="77777777" w:rsidR="00926CB2" w:rsidRDefault="009820B4" w:rsidP="008402F2">
        <w:pPr>
          <w:pStyle w:val="PageHead"/>
        </w:pPr>
        <w:r>
          <w:t>Packet Tracer - Implement EIGRP for IPv4 and IPv6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79904" w14:textId="77777777" w:rsidR="00926CB2" w:rsidRDefault="00882B63" w:rsidP="006C3FCF">
    <w:pPr>
      <w:ind w:left="-288"/>
    </w:pPr>
    <w:r>
      <w:rPr>
        <w:noProof/>
      </w:rPr>
      <w:drawing>
        <wp:inline distT="0" distB="0" distL="0" distR="0" wp14:anchorId="3111D7B0" wp14:editId="148C439F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32D42EA0"/>
    <w:multiLevelType w:val="hybridMultilevel"/>
    <w:tmpl w:val="B5E0C6E2"/>
    <w:lvl w:ilvl="0" w:tplc="6C184438">
      <w:start w:val="1"/>
      <w:numFmt w:val="bullet"/>
      <w:pStyle w:val="ConfigWindow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6"/>
  </w:num>
  <w:num w:numId="2">
    <w:abstractNumId w:val="3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3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4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3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6"/>
    <w:lvlOverride w:ilvl="0">
      <w:lvl w:ilvl="0">
        <w:start w:val="1"/>
        <w:numFmt w:val="bullet"/>
        <w:pStyle w:val="Bulletlevel1"/>
        <w:lvlText w:val=""/>
        <w:lvlJc w:val="left"/>
        <w:pPr>
          <w:tabs>
            <w:tab w:val="num" w:pos="720"/>
          </w:tabs>
          <w:ind w:left="720" w:hanging="360"/>
        </w:pPr>
        <w:rPr>
          <w:rFonts w:ascii="Webdings" w:hAnsi="Webdings" w:hint="default"/>
          <w:sz w:val="14"/>
          <w:szCs w:val="14"/>
        </w:rPr>
      </w:lvl>
    </w:lvlOverride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94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476CD"/>
    <w:rsid w:val="00050BA4"/>
    <w:rsid w:val="0005141D"/>
    <w:rsid w:val="00051738"/>
    <w:rsid w:val="0005242B"/>
    <w:rsid w:val="00052548"/>
    <w:rsid w:val="00060696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A4A34"/>
    <w:rsid w:val="000B2344"/>
    <w:rsid w:val="000B7DE5"/>
    <w:rsid w:val="000C2118"/>
    <w:rsid w:val="000C333E"/>
    <w:rsid w:val="000C5EF2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77B76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94C8F"/>
    <w:rsid w:val="002A0B2E"/>
    <w:rsid w:val="002A0DC1"/>
    <w:rsid w:val="002A6C56"/>
    <w:rsid w:val="002C04C4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34C33"/>
    <w:rsid w:val="0034218C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1D79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4926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66937"/>
    <w:rsid w:val="00473E34"/>
    <w:rsid w:val="00476BA9"/>
    <w:rsid w:val="00481650"/>
    <w:rsid w:val="00490807"/>
    <w:rsid w:val="004936C2"/>
    <w:rsid w:val="0049379C"/>
    <w:rsid w:val="004A1CA0"/>
    <w:rsid w:val="004A22E9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3194"/>
    <w:rsid w:val="00536277"/>
    <w:rsid w:val="00536F43"/>
    <w:rsid w:val="00542616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C6DE5"/>
    <w:rsid w:val="005D2B29"/>
    <w:rsid w:val="005D354A"/>
    <w:rsid w:val="005D3E53"/>
    <w:rsid w:val="005D506C"/>
    <w:rsid w:val="005E3235"/>
    <w:rsid w:val="005E3B8A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36C28"/>
    <w:rsid w:val="006428E5"/>
    <w:rsid w:val="00644958"/>
    <w:rsid w:val="006513FB"/>
    <w:rsid w:val="00656EEF"/>
    <w:rsid w:val="006576AF"/>
    <w:rsid w:val="006662C6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47F8F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D1984"/>
    <w:rsid w:val="007D2AFE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63E34"/>
    <w:rsid w:val="00964DFA"/>
    <w:rsid w:val="00970A69"/>
    <w:rsid w:val="0098155C"/>
    <w:rsid w:val="00981CCA"/>
    <w:rsid w:val="009820B4"/>
    <w:rsid w:val="00983B77"/>
    <w:rsid w:val="00996053"/>
    <w:rsid w:val="00997E71"/>
    <w:rsid w:val="009A0B2F"/>
    <w:rsid w:val="009A1CF4"/>
    <w:rsid w:val="009A37D7"/>
    <w:rsid w:val="009A4E17"/>
    <w:rsid w:val="009A5B6C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118"/>
    <w:rsid w:val="00AD04F2"/>
    <w:rsid w:val="00AD4578"/>
    <w:rsid w:val="00AD68E9"/>
    <w:rsid w:val="00AD761F"/>
    <w:rsid w:val="00AE56C0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3564A"/>
    <w:rsid w:val="00B433F2"/>
    <w:rsid w:val="00B458E8"/>
    <w:rsid w:val="00B47940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7A35"/>
    <w:rsid w:val="00CD072A"/>
    <w:rsid w:val="00CD1070"/>
    <w:rsid w:val="00CD40B1"/>
    <w:rsid w:val="00CD51E0"/>
    <w:rsid w:val="00CD7F73"/>
    <w:rsid w:val="00CE26C5"/>
    <w:rsid w:val="00CE36AF"/>
    <w:rsid w:val="00CE47F3"/>
    <w:rsid w:val="00CE54DD"/>
    <w:rsid w:val="00CF0DA5"/>
    <w:rsid w:val="00CF26E3"/>
    <w:rsid w:val="00CF5D31"/>
    <w:rsid w:val="00CF5F3B"/>
    <w:rsid w:val="00CF7733"/>
    <w:rsid w:val="00CF791A"/>
    <w:rsid w:val="00D00513"/>
    <w:rsid w:val="00D00D7D"/>
    <w:rsid w:val="00D01E35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6A0E"/>
    <w:rsid w:val="00D57AD3"/>
    <w:rsid w:val="00D62F25"/>
    <w:rsid w:val="00D635FE"/>
    <w:rsid w:val="00D66A7B"/>
    <w:rsid w:val="00D70F52"/>
    <w:rsid w:val="00D729DE"/>
    <w:rsid w:val="00D75B6A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4931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64F29"/>
  <w15:docId w15:val="{9980EC90-6872-4983-841D-894E3A3F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semiHidden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31D0"/>
    <w:pPr>
      <w:keepNext/>
      <w:numPr>
        <w:ilvl w:val="2"/>
        <w:numId w:val="5"/>
      </w:numPr>
      <w:spacing w:before="24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981CCA"/>
    <w:pPr>
      <w:keepNext/>
      <w:spacing w:before="0" w:after="0"/>
      <w:ind w:left="720"/>
      <w:outlineLvl w:val="3"/>
    </w:pPr>
    <w:rPr>
      <w:rFonts w:eastAsia="Times New Roman"/>
      <w:bCs/>
      <w:color w:val="984806" w:themeColor="accent6" w:themeShade="80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semiHidden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E859E3"/>
    <w:rPr>
      <w:b/>
      <w:i/>
      <w:color w:val="808080" w:themeColor="background1" w:themeShade="80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0A4A34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D70F52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981CCA"/>
    <w:rPr>
      <w:rFonts w:eastAsia="Times New Roman"/>
      <w:bCs/>
      <w:color w:val="984806" w:themeColor="accent6" w:themeShade="80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D531D0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AE_Documentation\CAE_Activities_Template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528FCE491C43B8B5712C7248044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0F774-E58F-4BB9-88F8-ED352A3A506C}"/>
      </w:docPartPr>
      <w:docPartBody>
        <w:p w:rsidR="00000000" w:rsidRDefault="00023989">
          <w:pPr>
            <w:pStyle w:val="6F528FCE491C43B8B5712C724804484B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989"/>
    <w:rsid w:val="0002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F528FCE491C43B8B5712C724804484B">
    <w:name w:val="6F528FCE491C43B8B5712C72480448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C8462-AFC0-4B82-88E0-052955AE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262</TotalTime>
  <Pages>6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Enter the Title here</vt:lpstr>
    </vt:vector>
  </TitlesOfParts>
  <Company>Cisco Systems, Inc.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Implement EIGRP for IPv4 and IPv6</dc:title>
  <dc:creator>SP</dc:creator>
  <dc:description>2017</dc:description>
  <cp:lastModifiedBy>Suk-Yi Pennock -X (spennock - UNICON INC at Cisco)</cp:lastModifiedBy>
  <cp:revision>6</cp:revision>
  <dcterms:created xsi:type="dcterms:W3CDTF">2020-03-24T18:11:00Z</dcterms:created>
  <dcterms:modified xsi:type="dcterms:W3CDTF">2020-03-25T01:00:00Z</dcterms:modified>
</cp:coreProperties>
</file>